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C080E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 xml:space="preserve">Beste stagiaire, </w:t>
      </w:r>
    </w:p>
    <w:p w14:paraId="393DE8A3" w14:textId="77777777" w:rsidR="008A130F" w:rsidRPr="00AC128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1712901B" w14:textId="66D7693D" w:rsidR="008A130F" w:rsidRPr="00036692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  <w:r w:rsidRPr="00036692">
        <w:rPr>
          <w:rFonts w:ascii="Comic Sans MS" w:hAnsi="Comic Sans MS" w:cs="Arial"/>
          <w:sz w:val="24"/>
          <w:szCs w:val="24"/>
        </w:rPr>
        <w:t xml:space="preserve">Fijn dat je ons helpt met het maken van het weekprogramma voor de week van </w:t>
      </w:r>
      <w:r w:rsidR="00F80FB0">
        <w:rPr>
          <w:rFonts w:ascii="Comic Sans MS" w:hAnsi="Comic Sans MS" w:cs="Arial"/>
          <w:sz w:val="24"/>
          <w:szCs w:val="24"/>
        </w:rPr>
        <w:t xml:space="preserve">maandag </w:t>
      </w:r>
      <w:r w:rsidRPr="00036692">
        <w:rPr>
          <w:rFonts w:ascii="Comic Sans MS" w:hAnsi="Comic Sans MS" w:cs="Arial"/>
          <w:sz w:val="24"/>
          <w:szCs w:val="24"/>
        </w:rPr>
        <w:t xml:space="preserve">25 maart tot en met </w:t>
      </w:r>
      <w:r w:rsidR="00F80FB0">
        <w:rPr>
          <w:rFonts w:ascii="Comic Sans MS" w:hAnsi="Comic Sans MS" w:cs="Arial"/>
          <w:sz w:val="24"/>
          <w:szCs w:val="24"/>
        </w:rPr>
        <w:t xml:space="preserve">zondag </w:t>
      </w:r>
      <w:r w:rsidRPr="00036692">
        <w:rPr>
          <w:rFonts w:ascii="Comic Sans MS" w:hAnsi="Comic Sans MS" w:cs="Arial"/>
          <w:sz w:val="24"/>
          <w:szCs w:val="24"/>
        </w:rPr>
        <w:t>31 maart.</w:t>
      </w:r>
    </w:p>
    <w:p w14:paraId="3247DA0B" w14:textId="77777777" w:rsidR="000349E2" w:rsidRDefault="000349E2" w:rsidP="000349E2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003C8B23" w14:textId="77777777" w:rsidR="00ED0635" w:rsidRPr="00ED0635" w:rsidRDefault="00ED0635" w:rsidP="00ED0635">
      <w:pPr>
        <w:spacing w:line="240" w:lineRule="auto"/>
        <w:rPr>
          <w:rFonts w:ascii="Comic Sans MS" w:eastAsia="Calibri" w:hAnsi="Comic Sans MS" w:cs="Arial"/>
          <w:strike/>
          <w:spacing w:val="0"/>
          <w:lang w:eastAsia="en-US"/>
        </w:rPr>
      </w:pPr>
      <w:r w:rsidRPr="00ED0635">
        <w:rPr>
          <w:rFonts w:ascii="Comic Sans MS" w:eastAsia="Calibri" w:hAnsi="Comic Sans MS" w:cs="Arial"/>
          <w:spacing w:val="0"/>
          <w:lang w:eastAsia="en-US"/>
        </w:rPr>
        <w:t xml:space="preserve">Zaterdag is er een feestavond in de tuin. Iedereen mag verkleed komen! </w:t>
      </w:r>
    </w:p>
    <w:p w14:paraId="5876B07A" w14:textId="2E990690" w:rsidR="008A130F" w:rsidRDefault="008A130F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7"/>
        <w:gridCol w:w="6247"/>
      </w:tblGrid>
      <w:tr w:rsidR="00B86006" w:rsidRPr="00C82221" w14:paraId="4BA82557" w14:textId="77777777" w:rsidTr="00CC1A58">
        <w:tc>
          <w:tcPr>
            <w:tcW w:w="2122" w:type="dxa"/>
            <w:shd w:val="clear" w:color="auto" w:fill="D9D9D9"/>
          </w:tcPr>
          <w:p w14:paraId="02983571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  <w:bookmarkStart w:id="0" w:name="_Hlk124994747"/>
          </w:p>
        </w:tc>
        <w:tc>
          <w:tcPr>
            <w:tcW w:w="6543" w:type="dxa"/>
            <w:shd w:val="clear" w:color="auto" w:fill="D9D9D9"/>
          </w:tcPr>
          <w:p w14:paraId="2446D00C" w14:textId="59FE3C12" w:rsidR="00B86006" w:rsidRPr="00C82221" w:rsidRDefault="0026647A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 xml:space="preserve">Extra </w:t>
            </w:r>
            <w:r w:rsidR="00C779A9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</w:t>
            </w:r>
            <w:r w:rsidR="00B86006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ctiviteiten</w:t>
            </w:r>
          </w:p>
        </w:tc>
      </w:tr>
      <w:tr w:rsidR="00B86006" w:rsidRPr="00C82221" w14:paraId="62D9A011" w14:textId="77777777" w:rsidTr="00CC1A58">
        <w:tc>
          <w:tcPr>
            <w:tcW w:w="2122" w:type="dxa"/>
            <w:shd w:val="clear" w:color="auto" w:fill="auto"/>
          </w:tcPr>
          <w:p w14:paraId="0CAD684E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maandag</w:t>
            </w:r>
          </w:p>
          <w:p w14:paraId="738728D0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dinsdag</w:t>
            </w:r>
          </w:p>
          <w:p w14:paraId="2335A169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woensdag</w:t>
            </w:r>
          </w:p>
          <w:p w14:paraId="5B7DF7B5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donderdag</w:t>
            </w:r>
          </w:p>
          <w:p w14:paraId="0A94CE4C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vrijdag</w:t>
            </w:r>
          </w:p>
        </w:tc>
        <w:tc>
          <w:tcPr>
            <w:tcW w:w="6543" w:type="dxa"/>
            <w:shd w:val="clear" w:color="auto" w:fill="auto"/>
          </w:tcPr>
          <w:p w14:paraId="34CB6C9A" w14:textId="5E561FD5" w:rsidR="00065C8B" w:rsidRPr="00B31243" w:rsidRDefault="00065C8B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13:30 - 15:00 uur bingo in de snoezelruimtes</w:t>
            </w:r>
          </w:p>
          <w:p w14:paraId="7B122F67" w14:textId="77777777" w:rsidR="00065C8B" w:rsidRPr="00B31243" w:rsidRDefault="00065C8B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13:30 - 15:00 uur fietstocht op tandems</w:t>
            </w:r>
          </w:p>
          <w:p w14:paraId="03B16BFF" w14:textId="77777777" w:rsidR="00065C8B" w:rsidRPr="00B31243" w:rsidRDefault="00065C8B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11:00 - 12:30 uur muziek-workshop in de bioscoop</w:t>
            </w:r>
          </w:p>
          <w:p w14:paraId="4888C691" w14:textId="77777777" w:rsidR="00065C8B" w:rsidRPr="00B31243" w:rsidRDefault="00065C8B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13:30 - 15:00 uur waterspelletjes in het zwembad</w:t>
            </w:r>
          </w:p>
          <w:p w14:paraId="35FA6AA2" w14:textId="4236739B" w:rsidR="00B86006" w:rsidRPr="00B31243" w:rsidRDefault="00065C8B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11:00 - 12:30 uur bakken in het restaurant</w:t>
            </w:r>
          </w:p>
        </w:tc>
      </w:tr>
      <w:bookmarkEnd w:id="0"/>
    </w:tbl>
    <w:p w14:paraId="0AD47418" w14:textId="13767B23" w:rsidR="00956193" w:rsidRDefault="00956193" w:rsidP="00B86006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435EACF4" w14:textId="1A9D7301" w:rsidR="00956193" w:rsidRDefault="007E0084" w:rsidP="00B86006">
      <w:pPr>
        <w:pStyle w:val="Geenafstand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O</w:t>
      </w:r>
      <w:r w:rsidR="006743F0">
        <w:rPr>
          <w:rFonts w:ascii="Comic Sans MS" w:hAnsi="Comic Sans MS" w:cs="Arial"/>
          <w:sz w:val="24"/>
          <w:szCs w:val="24"/>
        </w:rPr>
        <w:t xml:space="preserve">pmerking gerechten: </w:t>
      </w:r>
      <w:r w:rsidR="00956193" w:rsidRPr="00A249F1">
        <w:rPr>
          <w:rFonts w:ascii="Comic Sans MS" w:hAnsi="Comic Sans MS" w:cs="Arial"/>
          <w:sz w:val="24"/>
          <w:szCs w:val="24"/>
        </w:rPr>
        <w:t xml:space="preserve">De gerechten staan klaar van 17:30 – 19:00 uur in </w:t>
      </w:r>
      <w:r w:rsidR="003B2093">
        <w:rPr>
          <w:rFonts w:ascii="Comic Sans MS" w:hAnsi="Comic Sans MS" w:cs="Arial"/>
          <w:sz w:val="24"/>
          <w:szCs w:val="24"/>
        </w:rPr>
        <w:t>het restaurant</w:t>
      </w:r>
      <w:r w:rsidR="00956193" w:rsidRPr="00A249F1">
        <w:rPr>
          <w:rFonts w:ascii="Comic Sans MS" w:hAnsi="Comic Sans MS" w:cs="Arial"/>
          <w:sz w:val="24"/>
          <w:szCs w:val="24"/>
        </w:rPr>
        <w:t>.</w:t>
      </w:r>
    </w:p>
    <w:p w14:paraId="78E7FB8F" w14:textId="77777777" w:rsidR="00185F80" w:rsidRDefault="00185F80" w:rsidP="00183A8C">
      <w:pPr>
        <w:pStyle w:val="Geenafstand"/>
        <w:rPr>
          <w:rFonts w:ascii="Comic Sans MS" w:hAnsi="Comic Sans MS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4"/>
        <w:gridCol w:w="6250"/>
      </w:tblGrid>
      <w:tr w:rsidR="00B86006" w:rsidRPr="00C82221" w14:paraId="74384078" w14:textId="77777777" w:rsidTr="00956193">
        <w:tc>
          <w:tcPr>
            <w:tcW w:w="2074" w:type="dxa"/>
            <w:shd w:val="clear" w:color="auto" w:fill="D9D9D9"/>
          </w:tcPr>
          <w:p w14:paraId="7A9F41EA" w14:textId="77777777" w:rsidR="00B86006" w:rsidRPr="00C82221" w:rsidRDefault="00B86006" w:rsidP="00CC1A58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</w:p>
        </w:tc>
        <w:tc>
          <w:tcPr>
            <w:tcW w:w="6250" w:type="dxa"/>
            <w:shd w:val="clear" w:color="auto" w:fill="D9D9D9"/>
          </w:tcPr>
          <w:p w14:paraId="4AB09B07" w14:textId="1916D8DC" w:rsidR="00B86006" w:rsidRPr="00C82221" w:rsidRDefault="007D5FF7" w:rsidP="00CC1A58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hAnsi="Comic Sans MS" w:cs="Arial"/>
                <w:b/>
                <w:bCs/>
              </w:rPr>
              <w:t>G</w:t>
            </w:r>
            <w:r w:rsidR="00B86006">
              <w:rPr>
                <w:rFonts w:ascii="Comic Sans MS" w:hAnsi="Comic Sans MS" w:cs="Arial"/>
                <w:b/>
                <w:bCs/>
              </w:rPr>
              <w:t>erechten</w:t>
            </w:r>
          </w:p>
        </w:tc>
      </w:tr>
      <w:tr w:rsidR="00B86006" w:rsidRPr="00C82221" w14:paraId="0F8D2568" w14:textId="77777777" w:rsidTr="00956193">
        <w:tc>
          <w:tcPr>
            <w:tcW w:w="2074" w:type="dxa"/>
            <w:shd w:val="clear" w:color="auto" w:fill="auto"/>
          </w:tcPr>
          <w:p w14:paraId="2D0E2F22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maandag</w:t>
            </w:r>
          </w:p>
          <w:p w14:paraId="143308CA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dinsdag</w:t>
            </w:r>
          </w:p>
          <w:p w14:paraId="04E4F445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woensdag</w:t>
            </w:r>
          </w:p>
          <w:p w14:paraId="5E7BA819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donderdag</w:t>
            </w:r>
          </w:p>
          <w:p w14:paraId="60AFDBC1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vrijdag</w:t>
            </w:r>
          </w:p>
          <w:p w14:paraId="0F8A443C" w14:textId="77777777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zaterdag</w:t>
            </w:r>
          </w:p>
          <w:p w14:paraId="48ECA74A" w14:textId="02FE4F9D" w:rsidR="00B86006" w:rsidRPr="00C54755" w:rsidRDefault="00B86006" w:rsidP="00B31243">
            <w:pPr>
              <w:rPr>
                <w:rFonts w:ascii="Comic Sans MS" w:hAnsi="Comic Sans MS"/>
              </w:rPr>
            </w:pPr>
            <w:r w:rsidRPr="00C54755">
              <w:rPr>
                <w:rFonts w:ascii="Comic Sans MS" w:hAnsi="Comic Sans MS"/>
              </w:rPr>
              <w:t>zondag</w:t>
            </w:r>
          </w:p>
        </w:tc>
        <w:tc>
          <w:tcPr>
            <w:tcW w:w="6250" w:type="dxa"/>
            <w:shd w:val="clear" w:color="auto" w:fill="auto"/>
          </w:tcPr>
          <w:p w14:paraId="1F751AB8" w14:textId="77777777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pasta &amp; pizza</w:t>
            </w:r>
          </w:p>
          <w:p w14:paraId="6A8ED1B8" w14:textId="77777777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Hollandse maaltijd</w:t>
            </w:r>
          </w:p>
          <w:p w14:paraId="041067A0" w14:textId="77777777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Indische rijsttafel</w:t>
            </w:r>
          </w:p>
          <w:p w14:paraId="0C9B19F1" w14:textId="115DD482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pannenkoeken</w:t>
            </w:r>
          </w:p>
          <w:p w14:paraId="4BFF6A34" w14:textId="77777777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verrassingsmenu</w:t>
            </w:r>
          </w:p>
          <w:p w14:paraId="209A1C9E" w14:textId="77777777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barbecue</w:t>
            </w:r>
          </w:p>
          <w:p w14:paraId="09369F62" w14:textId="53489710" w:rsidR="00B86006" w:rsidRPr="00B31243" w:rsidRDefault="00B86006" w:rsidP="00B31243">
            <w:pPr>
              <w:rPr>
                <w:rFonts w:ascii="Comic Sans MS" w:hAnsi="Comic Sans MS"/>
              </w:rPr>
            </w:pPr>
            <w:r w:rsidRPr="00B31243">
              <w:rPr>
                <w:rFonts w:ascii="Comic Sans MS" w:hAnsi="Comic Sans MS"/>
              </w:rPr>
              <w:t>Spaanse tapas</w:t>
            </w:r>
          </w:p>
        </w:tc>
      </w:tr>
    </w:tbl>
    <w:p w14:paraId="5F565D8C" w14:textId="7B3FF59C" w:rsidR="00B86006" w:rsidRDefault="00B86006" w:rsidP="008A130F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395A4DD6" w14:textId="1D8AE796" w:rsidR="008A130F" w:rsidRPr="00AC1282" w:rsidRDefault="005F69CE" w:rsidP="008A130F">
      <w:pPr>
        <w:pStyle w:val="Geenafstand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sz w:val="24"/>
          <w:szCs w:val="24"/>
        </w:rPr>
        <w:t>E</w:t>
      </w:r>
      <w:r w:rsidR="008A130F" w:rsidRPr="00AC1282">
        <w:rPr>
          <w:rFonts w:ascii="Comic Sans MS" w:hAnsi="Comic Sans MS" w:cs="Arial"/>
          <w:sz w:val="24"/>
          <w:szCs w:val="24"/>
        </w:rPr>
        <w:t>xtra informatie</w:t>
      </w:r>
      <w:r w:rsidR="00A81D46">
        <w:rPr>
          <w:rFonts w:ascii="Comic Sans MS" w:hAnsi="Comic Sans MS" w:cs="Arial"/>
          <w:sz w:val="24"/>
          <w:szCs w:val="24"/>
        </w:rPr>
        <w:t>:</w:t>
      </w:r>
    </w:p>
    <w:p w14:paraId="2CDDD067" w14:textId="4F7351F1" w:rsidR="008A130F" w:rsidRPr="00A3406B" w:rsidRDefault="002929ED" w:rsidP="008A130F">
      <w:pPr>
        <w:pStyle w:val="Geenafstand"/>
        <w:rPr>
          <w:rFonts w:ascii="Arial" w:hAnsi="Arial" w:cs="Arial"/>
          <w:color w:val="FF0000"/>
          <w:sz w:val="24"/>
          <w:szCs w:val="24"/>
        </w:rPr>
      </w:pPr>
      <w:r w:rsidRPr="00DC576D">
        <w:rPr>
          <w:rFonts w:ascii="Comic Sans MS" w:eastAsia="Times New Roman" w:hAnsi="Comic Sans MS" w:cs="Arial"/>
          <w:spacing w:val="6"/>
          <w:sz w:val="24"/>
          <w:szCs w:val="24"/>
          <w:lang w:eastAsia="nl-NL"/>
        </w:rPr>
        <w:t>Deze week zijn Meryem en Guido de activiteitenbegeleiders. Zij zijn bereikbaar op telefoonnummer 0999-5643777.</w:t>
      </w:r>
    </w:p>
    <w:p w14:paraId="05A4317B" w14:textId="77777777" w:rsidR="002929ED" w:rsidRDefault="002929ED" w:rsidP="00B86006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4890E2A3" w14:textId="77777777" w:rsidR="00BE2EE8" w:rsidRPr="00C82221" w:rsidRDefault="00BE2EE8" w:rsidP="00BE2EE8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Dank je wel voor je hulp bij het </w:t>
      </w:r>
      <w:r>
        <w:rPr>
          <w:rFonts w:ascii="Comic Sans MS" w:eastAsia="Calibri" w:hAnsi="Comic Sans MS" w:cs="Arial"/>
          <w:spacing w:val="0"/>
          <w:lang w:eastAsia="en-US"/>
        </w:rPr>
        <w:t>aanpassen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van het weekprogramma!</w:t>
      </w:r>
    </w:p>
    <w:p w14:paraId="0AB478F4" w14:textId="77777777" w:rsidR="00BE2EE8" w:rsidRDefault="00BE2EE8" w:rsidP="00B86006">
      <w:pPr>
        <w:pStyle w:val="Geenafstand"/>
        <w:rPr>
          <w:rFonts w:ascii="Comic Sans MS" w:hAnsi="Comic Sans MS" w:cs="Arial"/>
          <w:sz w:val="24"/>
          <w:szCs w:val="24"/>
        </w:rPr>
      </w:pPr>
    </w:p>
    <w:p w14:paraId="362A21A8" w14:textId="1DBA0D7D" w:rsidR="00B86006" w:rsidRDefault="008A130F" w:rsidP="00B86006">
      <w:pPr>
        <w:pStyle w:val="Geenafstand"/>
        <w:rPr>
          <w:rFonts w:ascii="Comic Sans MS" w:hAnsi="Comic Sans MS" w:cs="Arial"/>
          <w:sz w:val="24"/>
          <w:szCs w:val="24"/>
        </w:rPr>
      </w:pPr>
      <w:r w:rsidRPr="00AC1282">
        <w:rPr>
          <w:rFonts w:ascii="Comic Sans MS" w:hAnsi="Comic Sans MS" w:cs="Arial"/>
          <w:sz w:val="24"/>
          <w:szCs w:val="24"/>
        </w:rPr>
        <w:t>Groetjes,</w:t>
      </w:r>
    </w:p>
    <w:p w14:paraId="534AE483" w14:textId="17A51C9A" w:rsidR="004F3C87" w:rsidRPr="004F3C87" w:rsidRDefault="008A130F" w:rsidP="00B86006">
      <w:pPr>
        <w:pStyle w:val="Geenafstand"/>
      </w:pPr>
      <w:r w:rsidRPr="00AC1282">
        <w:rPr>
          <w:rFonts w:ascii="Comic Sans MS" w:hAnsi="Comic Sans MS" w:cs="Arial"/>
          <w:sz w:val="24"/>
          <w:szCs w:val="24"/>
        </w:rPr>
        <w:t>het animatieteam</w:t>
      </w:r>
    </w:p>
    <w:sectPr w:rsidR="004F3C87" w:rsidRPr="004F3C87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420A94" w14:textId="77777777" w:rsidR="00C82221" w:rsidRDefault="00C82221">
      <w:r>
        <w:separator/>
      </w:r>
    </w:p>
  </w:endnote>
  <w:endnote w:type="continuationSeparator" w:id="0">
    <w:p w14:paraId="30BEAA00" w14:textId="77777777" w:rsidR="00C82221" w:rsidRDefault="00C822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B623504-548F-47D6-84CC-0C85C1DF44A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6B19A69-B52E-4992-8CAD-0AAA5DBB5CA7}"/>
    <w:embedBold r:id="rId3" w:fontKey="{2F6AA2D7-64C4-4AD6-800C-68324D5A8429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4" w:fontKey="{FA0F2CF9-377C-4A5A-99DD-C208E7949E74}"/>
    <w:embedBold r:id="rId5" w:fontKey="{6DED4E07-2C4E-4A38-9F83-DE1F4E2992B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4DA6F8D-EBC2-458C-B8D3-C766A69D407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C8188B" w14:textId="77777777" w:rsidR="00C82221" w:rsidRDefault="00C82221">
      <w:r>
        <w:separator/>
      </w:r>
    </w:p>
  </w:footnote>
  <w:footnote w:type="continuationSeparator" w:id="0">
    <w:p w14:paraId="4230D79B" w14:textId="77777777" w:rsidR="00C82221" w:rsidRDefault="00C822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7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1888684412">
    <w:abstractNumId w:val="0"/>
  </w:num>
  <w:num w:numId="2" w16cid:durableId="263153721">
    <w:abstractNumId w:val="6"/>
  </w:num>
  <w:num w:numId="3" w16cid:durableId="1176845242">
    <w:abstractNumId w:val="6"/>
  </w:num>
  <w:num w:numId="4" w16cid:durableId="909076289">
    <w:abstractNumId w:val="5"/>
  </w:num>
  <w:num w:numId="5" w16cid:durableId="1297030622">
    <w:abstractNumId w:val="5"/>
  </w:num>
  <w:num w:numId="6" w16cid:durableId="294337037">
    <w:abstractNumId w:val="5"/>
  </w:num>
  <w:num w:numId="7" w16cid:durableId="1763526465">
    <w:abstractNumId w:val="5"/>
  </w:num>
  <w:num w:numId="8" w16cid:durableId="319500583">
    <w:abstractNumId w:val="5"/>
  </w:num>
  <w:num w:numId="9" w16cid:durableId="1718508702">
    <w:abstractNumId w:val="5"/>
  </w:num>
  <w:num w:numId="10" w16cid:durableId="1334451674">
    <w:abstractNumId w:val="5"/>
  </w:num>
  <w:num w:numId="11" w16cid:durableId="1387677608">
    <w:abstractNumId w:val="2"/>
  </w:num>
  <w:num w:numId="12" w16cid:durableId="1885942835">
    <w:abstractNumId w:val="5"/>
  </w:num>
  <w:num w:numId="13" w16cid:durableId="1284531451">
    <w:abstractNumId w:val="5"/>
  </w:num>
  <w:num w:numId="14" w16cid:durableId="574171075">
    <w:abstractNumId w:val="1"/>
  </w:num>
  <w:num w:numId="15" w16cid:durableId="2104182837">
    <w:abstractNumId w:val="1"/>
  </w:num>
  <w:num w:numId="16" w16cid:durableId="97140476">
    <w:abstractNumId w:val="1"/>
  </w:num>
  <w:num w:numId="17" w16cid:durableId="860240274">
    <w:abstractNumId w:val="1"/>
  </w:num>
  <w:num w:numId="18" w16cid:durableId="1810442146">
    <w:abstractNumId w:val="8"/>
  </w:num>
  <w:num w:numId="19" w16cid:durableId="1556624755">
    <w:abstractNumId w:val="3"/>
  </w:num>
  <w:num w:numId="20" w16cid:durableId="1433941038">
    <w:abstractNumId w:val="4"/>
  </w:num>
  <w:num w:numId="21" w16cid:durableId="533664349">
    <w:abstractNumId w:val="7"/>
  </w:num>
  <w:num w:numId="22" w16cid:durableId="399519401">
    <w:abstractNumId w:val="1"/>
  </w:num>
  <w:num w:numId="23" w16cid:durableId="288976767">
    <w:abstractNumId w:val="1"/>
  </w:num>
  <w:num w:numId="24" w16cid:durableId="1403677275">
    <w:abstractNumId w:val="1"/>
  </w:num>
  <w:num w:numId="25" w16cid:durableId="537163635">
    <w:abstractNumId w:val="1"/>
  </w:num>
  <w:num w:numId="26" w16cid:durableId="236061929">
    <w:abstractNumId w:val="1"/>
  </w:num>
  <w:num w:numId="27" w16cid:durableId="1354645574">
    <w:abstractNumId w:val="1"/>
  </w:num>
  <w:num w:numId="28" w16cid:durableId="105852742">
    <w:abstractNumId w:val="1"/>
  </w:num>
  <w:num w:numId="29" w16cid:durableId="788668567">
    <w:abstractNumId w:val="1"/>
  </w:num>
  <w:num w:numId="30" w16cid:durableId="2079933935">
    <w:abstractNumId w:val="1"/>
  </w:num>
  <w:num w:numId="31" w16cid:durableId="1156991456">
    <w:abstractNumId w:val="1"/>
  </w:num>
  <w:num w:numId="32" w16cid:durableId="458308012">
    <w:abstractNumId w:val="1"/>
  </w:num>
  <w:num w:numId="33" w16cid:durableId="347561136">
    <w:abstractNumId w:val="1"/>
  </w:num>
  <w:num w:numId="34" w16cid:durableId="1452434581">
    <w:abstractNumId w:val="1"/>
  </w:num>
  <w:num w:numId="35" w16cid:durableId="126239251">
    <w:abstractNumId w:val="1"/>
  </w:num>
  <w:num w:numId="36" w16cid:durableId="1897624573">
    <w:abstractNumId w:val="1"/>
  </w:num>
  <w:num w:numId="37" w16cid:durableId="281766363">
    <w:abstractNumId w:val="1"/>
  </w:num>
  <w:num w:numId="38" w16cid:durableId="150760221">
    <w:abstractNumId w:val="1"/>
  </w:num>
  <w:num w:numId="39" w16cid:durableId="1463034479">
    <w:abstractNumId w:val="1"/>
  </w:num>
  <w:num w:numId="40" w16cid:durableId="1520392531">
    <w:abstractNumId w:val="1"/>
  </w:num>
  <w:num w:numId="41" w16cid:durableId="1234975199">
    <w:abstractNumId w:val="1"/>
  </w:num>
  <w:num w:numId="42" w16cid:durableId="2044938940">
    <w:abstractNumId w:val="1"/>
  </w:num>
  <w:num w:numId="43" w16cid:durableId="1337464462">
    <w:abstractNumId w:val="1"/>
  </w:num>
  <w:num w:numId="44" w16cid:durableId="200871071">
    <w:abstractNumId w:val="1"/>
  </w:num>
  <w:num w:numId="45" w16cid:durableId="1519201615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embedTrueTypeFonts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221"/>
    <w:rsid w:val="000033D8"/>
    <w:rsid w:val="0001606A"/>
    <w:rsid w:val="0002051A"/>
    <w:rsid w:val="000349E2"/>
    <w:rsid w:val="00037FA3"/>
    <w:rsid w:val="000443EE"/>
    <w:rsid w:val="00050841"/>
    <w:rsid w:val="00052BDD"/>
    <w:rsid w:val="00053BB5"/>
    <w:rsid w:val="00061253"/>
    <w:rsid w:val="00064ADF"/>
    <w:rsid w:val="00065C8B"/>
    <w:rsid w:val="0007134D"/>
    <w:rsid w:val="00083110"/>
    <w:rsid w:val="0009716F"/>
    <w:rsid w:val="000A1211"/>
    <w:rsid w:val="000A536B"/>
    <w:rsid w:val="000A736C"/>
    <w:rsid w:val="000B0156"/>
    <w:rsid w:val="000B5C8C"/>
    <w:rsid w:val="000D00B1"/>
    <w:rsid w:val="000D7F35"/>
    <w:rsid w:val="000E0D57"/>
    <w:rsid w:val="000E30A8"/>
    <w:rsid w:val="001100F6"/>
    <w:rsid w:val="001137A8"/>
    <w:rsid w:val="001315F1"/>
    <w:rsid w:val="0013274B"/>
    <w:rsid w:val="00140F5E"/>
    <w:rsid w:val="001418EA"/>
    <w:rsid w:val="00142103"/>
    <w:rsid w:val="00152243"/>
    <w:rsid w:val="001562CB"/>
    <w:rsid w:val="0015753A"/>
    <w:rsid w:val="00164CC0"/>
    <w:rsid w:val="00165532"/>
    <w:rsid w:val="001705AF"/>
    <w:rsid w:val="00171CC5"/>
    <w:rsid w:val="00173EBA"/>
    <w:rsid w:val="00183A8C"/>
    <w:rsid w:val="00185F80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C6CC2"/>
    <w:rsid w:val="001D7423"/>
    <w:rsid w:val="001E347E"/>
    <w:rsid w:val="00205E73"/>
    <w:rsid w:val="00210F1F"/>
    <w:rsid w:val="00211180"/>
    <w:rsid w:val="00213DC9"/>
    <w:rsid w:val="00222869"/>
    <w:rsid w:val="00226572"/>
    <w:rsid w:val="00233EA8"/>
    <w:rsid w:val="00240C4A"/>
    <w:rsid w:val="0026647A"/>
    <w:rsid w:val="002675FF"/>
    <w:rsid w:val="002741BA"/>
    <w:rsid w:val="00283F2B"/>
    <w:rsid w:val="0029112E"/>
    <w:rsid w:val="002929ED"/>
    <w:rsid w:val="002A5068"/>
    <w:rsid w:val="002B066F"/>
    <w:rsid w:val="002D302F"/>
    <w:rsid w:val="002D4B5F"/>
    <w:rsid w:val="002E163B"/>
    <w:rsid w:val="002F70C0"/>
    <w:rsid w:val="003030DD"/>
    <w:rsid w:val="003033E7"/>
    <w:rsid w:val="00314C78"/>
    <w:rsid w:val="003336B0"/>
    <w:rsid w:val="00345D1D"/>
    <w:rsid w:val="00354DAD"/>
    <w:rsid w:val="00376961"/>
    <w:rsid w:val="00381D68"/>
    <w:rsid w:val="0038767B"/>
    <w:rsid w:val="00393911"/>
    <w:rsid w:val="0039566A"/>
    <w:rsid w:val="003B2093"/>
    <w:rsid w:val="003B5678"/>
    <w:rsid w:val="003C2EB5"/>
    <w:rsid w:val="003D50B1"/>
    <w:rsid w:val="003E7707"/>
    <w:rsid w:val="00404400"/>
    <w:rsid w:val="004225C6"/>
    <w:rsid w:val="004266B4"/>
    <w:rsid w:val="00444660"/>
    <w:rsid w:val="00444C93"/>
    <w:rsid w:val="00444D3B"/>
    <w:rsid w:val="004470CD"/>
    <w:rsid w:val="00450AEB"/>
    <w:rsid w:val="00451126"/>
    <w:rsid w:val="00454292"/>
    <w:rsid w:val="00455814"/>
    <w:rsid w:val="0046198E"/>
    <w:rsid w:val="0046260B"/>
    <w:rsid w:val="004629B3"/>
    <w:rsid w:val="004631A4"/>
    <w:rsid w:val="00484D24"/>
    <w:rsid w:val="00495A37"/>
    <w:rsid w:val="004B2DF1"/>
    <w:rsid w:val="004C5B63"/>
    <w:rsid w:val="004D768D"/>
    <w:rsid w:val="004E1E8B"/>
    <w:rsid w:val="004F3C87"/>
    <w:rsid w:val="00516233"/>
    <w:rsid w:val="00521DC8"/>
    <w:rsid w:val="00532761"/>
    <w:rsid w:val="00534BB2"/>
    <w:rsid w:val="0054136C"/>
    <w:rsid w:val="00554AFF"/>
    <w:rsid w:val="00557818"/>
    <w:rsid w:val="00563157"/>
    <w:rsid w:val="00575F5B"/>
    <w:rsid w:val="00576C47"/>
    <w:rsid w:val="005922B9"/>
    <w:rsid w:val="005A52E5"/>
    <w:rsid w:val="005C323D"/>
    <w:rsid w:val="005D1EB7"/>
    <w:rsid w:val="005D5A51"/>
    <w:rsid w:val="005F69CE"/>
    <w:rsid w:val="00604926"/>
    <w:rsid w:val="00614138"/>
    <w:rsid w:val="006228BB"/>
    <w:rsid w:val="00623CBD"/>
    <w:rsid w:val="00624414"/>
    <w:rsid w:val="00635720"/>
    <w:rsid w:val="00643D4C"/>
    <w:rsid w:val="006446FE"/>
    <w:rsid w:val="00647651"/>
    <w:rsid w:val="00652E15"/>
    <w:rsid w:val="0065340A"/>
    <w:rsid w:val="00657780"/>
    <w:rsid w:val="00664E18"/>
    <w:rsid w:val="0067138C"/>
    <w:rsid w:val="006743F0"/>
    <w:rsid w:val="00687BDB"/>
    <w:rsid w:val="006929DB"/>
    <w:rsid w:val="00693DA1"/>
    <w:rsid w:val="006A561A"/>
    <w:rsid w:val="006A5D9C"/>
    <w:rsid w:val="006C4143"/>
    <w:rsid w:val="006C453C"/>
    <w:rsid w:val="006C6035"/>
    <w:rsid w:val="006C6530"/>
    <w:rsid w:val="006D0214"/>
    <w:rsid w:val="006D72E5"/>
    <w:rsid w:val="006E2BC4"/>
    <w:rsid w:val="006F5643"/>
    <w:rsid w:val="00711714"/>
    <w:rsid w:val="00735193"/>
    <w:rsid w:val="00735F20"/>
    <w:rsid w:val="00737330"/>
    <w:rsid w:val="007379CA"/>
    <w:rsid w:val="00754CC2"/>
    <w:rsid w:val="00755AAA"/>
    <w:rsid w:val="00760C54"/>
    <w:rsid w:val="00762215"/>
    <w:rsid w:val="007722A0"/>
    <w:rsid w:val="0077467A"/>
    <w:rsid w:val="00777A81"/>
    <w:rsid w:val="007A2F13"/>
    <w:rsid w:val="007A3356"/>
    <w:rsid w:val="007B15B3"/>
    <w:rsid w:val="007B701D"/>
    <w:rsid w:val="007D4733"/>
    <w:rsid w:val="007D5FF7"/>
    <w:rsid w:val="007D70E8"/>
    <w:rsid w:val="007E0084"/>
    <w:rsid w:val="007E649A"/>
    <w:rsid w:val="007F732C"/>
    <w:rsid w:val="0081306D"/>
    <w:rsid w:val="0082675F"/>
    <w:rsid w:val="008635E1"/>
    <w:rsid w:val="008657F9"/>
    <w:rsid w:val="0086677B"/>
    <w:rsid w:val="008721BA"/>
    <w:rsid w:val="00874C61"/>
    <w:rsid w:val="00890944"/>
    <w:rsid w:val="0089615E"/>
    <w:rsid w:val="008A130F"/>
    <w:rsid w:val="008D466B"/>
    <w:rsid w:val="008E2A1C"/>
    <w:rsid w:val="008F3AC8"/>
    <w:rsid w:val="00913D44"/>
    <w:rsid w:val="0095503D"/>
    <w:rsid w:val="00956193"/>
    <w:rsid w:val="00960B1B"/>
    <w:rsid w:val="0097472A"/>
    <w:rsid w:val="00977588"/>
    <w:rsid w:val="00982075"/>
    <w:rsid w:val="00993840"/>
    <w:rsid w:val="009A0E89"/>
    <w:rsid w:val="009C171D"/>
    <w:rsid w:val="009E6034"/>
    <w:rsid w:val="009E63E7"/>
    <w:rsid w:val="009F3124"/>
    <w:rsid w:val="009F49E9"/>
    <w:rsid w:val="009F7570"/>
    <w:rsid w:val="00A158BB"/>
    <w:rsid w:val="00A2400A"/>
    <w:rsid w:val="00A3406B"/>
    <w:rsid w:val="00A34B08"/>
    <w:rsid w:val="00A40628"/>
    <w:rsid w:val="00A57F1B"/>
    <w:rsid w:val="00A60CD5"/>
    <w:rsid w:val="00A65D04"/>
    <w:rsid w:val="00A67492"/>
    <w:rsid w:val="00A73362"/>
    <w:rsid w:val="00A74829"/>
    <w:rsid w:val="00A76976"/>
    <w:rsid w:val="00A81D46"/>
    <w:rsid w:val="00A81E59"/>
    <w:rsid w:val="00AA23C8"/>
    <w:rsid w:val="00AB4932"/>
    <w:rsid w:val="00AB5D1A"/>
    <w:rsid w:val="00AC352F"/>
    <w:rsid w:val="00AD2FB4"/>
    <w:rsid w:val="00AD3792"/>
    <w:rsid w:val="00AE79F4"/>
    <w:rsid w:val="00AF4296"/>
    <w:rsid w:val="00B12C08"/>
    <w:rsid w:val="00B31243"/>
    <w:rsid w:val="00B3152C"/>
    <w:rsid w:val="00B3583B"/>
    <w:rsid w:val="00B361A1"/>
    <w:rsid w:val="00B36A3C"/>
    <w:rsid w:val="00B37855"/>
    <w:rsid w:val="00B61627"/>
    <w:rsid w:val="00B62C3E"/>
    <w:rsid w:val="00B73349"/>
    <w:rsid w:val="00B80E31"/>
    <w:rsid w:val="00B811D2"/>
    <w:rsid w:val="00B83E29"/>
    <w:rsid w:val="00B86006"/>
    <w:rsid w:val="00B86941"/>
    <w:rsid w:val="00B86FC7"/>
    <w:rsid w:val="00B92F5C"/>
    <w:rsid w:val="00BA2B6D"/>
    <w:rsid w:val="00BD379D"/>
    <w:rsid w:val="00BE2EE8"/>
    <w:rsid w:val="00BF1E8F"/>
    <w:rsid w:val="00BF7885"/>
    <w:rsid w:val="00C05342"/>
    <w:rsid w:val="00C11BCC"/>
    <w:rsid w:val="00C15F81"/>
    <w:rsid w:val="00C46E95"/>
    <w:rsid w:val="00C54755"/>
    <w:rsid w:val="00C662AC"/>
    <w:rsid w:val="00C711AE"/>
    <w:rsid w:val="00C779A9"/>
    <w:rsid w:val="00C82221"/>
    <w:rsid w:val="00C87E96"/>
    <w:rsid w:val="00C9211A"/>
    <w:rsid w:val="00C9294B"/>
    <w:rsid w:val="00CA7C54"/>
    <w:rsid w:val="00CC01A2"/>
    <w:rsid w:val="00CC215E"/>
    <w:rsid w:val="00CC6290"/>
    <w:rsid w:val="00CD0B7D"/>
    <w:rsid w:val="00CD57D1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609B5"/>
    <w:rsid w:val="00D914FA"/>
    <w:rsid w:val="00D91C14"/>
    <w:rsid w:val="00D92DEA"/>
    <w:rsid w:val="00D954ED"/>
    <w:rsid w:val="00D958E7"/>
    <w:rsid w:val="00DB1BB9"/>
    <w:rsid w:val="00DC16CC"/>
    <w:rsid w:val="00DC2956"/>
    <w:rsid w:val="00DD26A4"/>
    <w:rsid w:val="00DD2CF5"/>
    <w:rsid w:val="00DE5049"/>
    <w:rsid w:val="00E10F8E"/>
    <w:rsid w:val="00E124D3"/>
    <w:rsid w:val="00E221A7"/>
    <w:rsid w:val="00E235DB"/>
    <w:rsid w:val="00E23BD0"/>
    <w:rsid w:val="00E27017"/>
    <w:rsid w:val="00E36A62"/>
    <w:rsid w:val="00E4621C"/>
    <w:rsid w:val="00E55244"/>
    <w:rsid w:val="00E655B0"/>
    <w:rsid w:val="00E86868"/>
    <w:rsid w:val="00E90A66"/>
    <w:rsid w:val="00E926E2"/>
    <w:rsid w:val="00E92EDE"/>
    <w:rsid w:val="00E958BA"/>
    <w:rsid w:val="00EA2B72"/>
    <w:rsid w:val="00EA3315"/>
    <w:rsid w:val="00EB07A4"/>
    <w:rsid w:val="00EB46B4"/>
    <w:rsid w:val="00ED0635"/>
    <w:rsid w:val="00EF15EA"/>
    <w:rsid w:val="00EF4A9A"/>
    <w:rsid w:val="00EF5758"/>
    <w:rsid w:val="00EF725A"/>
    <w:rsid w:val="00F071A7"/>
    <w:rsid w:val="00F10EA8"/>
    <w:rsid w:val="00F13A68"/>
    <w:rsid w:val="00F2601B"/>
    <w:rsid w:val="00F3147C"/>
    <w:rsid w:val="00F32E0B"/>
    <w:rsid w:val="00F3697D"/>
    <w:rsid w:val="00F445CF"/>
    <w:rsid w:val="00F45E14"/>
    <w:rsid w:val="00F52367"/>
    <w:rsid w:val="00F54555"/>
    <w:rsid w:val="00F64F79"/>
    <w:rsid w:val="00F656E4"/>
    <w:rsid w:val="00F70DE6"/>
    <w:rsid w:val="00F76908"/>
    <w:rsid w:val="00F80FB0"/>
    <w:rsid w:val="00F83971"/>
    <w:rsid w:val="00F83C55"/>
    <w:rsid w:val="00F901D9"/>
    <w:rsid w:val="00F90DD8"/>
    <w:rsid w:val="00F912B3"/>
    <w:rsid w:val="00F94F63"/>
    <w:rsid w:val="00FA1E78"/>
    <w:rsid w:val="00FA3645"/>
    <w:rsid w:val="00FA565E"/>
    <w:rsid w:val="00FA6D95"/>
    <w:rsid w:val="00FA709F"/>
    <w:rsid w:val="00FB327D"/>
    <w:rsid w:val="00FC5E9A"/>
    <w:rsid w:val="00FD6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DA16E2"/>
  <w15:chartTrackingRefBased/>
  <w15:docId w15:val="{B6D511EF-F513-4F2C-80E7-78DA8A43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C779A9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C779A9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C779A9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C779A9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C779A9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C779A9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C779A9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C779A9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C779A9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C779A9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C779A9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C779A9"/>
  </w:style>
  <w:style w:type="paragraph" w:customStyle="1" w:styleId="plattetekst">
    <w:name w:val="platte tekst"/>
    <w:basedOn w:val="Standaard"/>
    <w:link w:val="plattetekstChar"/>
    <w:rsid w:val="00C779A9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C779A9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C779A9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C779A9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C779A9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C779A9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C779A9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C779A9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C779A9"/>
    <w:pPr>
      <w:shd w:val="clear" w:color="auto" w:fill="FF0000"/>
    </w:pPr>
  </w:style>
  <w:style w:type="paragraph" w:styleId="Ballontekst">
    <w:name w:val="Balloon Text"/>
    <w:basedOn w:val="Standaard"/>
    <w:semiHidden/>
    <w:rsid w:val="00C779A9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C779A9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C779A9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C779A9"/>
    <w:rPr>
      <w:rFonts w:ascii="Arial" w:hAnsi="Arial"/>
      <w:sz w:val="16"/>
    </w:rPr>
  </w:style>
  <w:style w:type="paragraph" w:customStyle="1" w:styleId="jaartal">
    <w:name w:val="jaartal"/>
    <w:basedOn w:val="Standaard"/>
    <w:rsid w:val="00C779A9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C779A9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C779A9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C779A9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C779A9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C779A9"/>
    <w:rPr>
      <w:szCs w:val="20"/>
      <w:lang w:eastAsia="en-US"/>
    </w:rPr>
  </w:style>
  <w:style w:type="character" w:customStyle="1" w:styleId="leesverder">
    <w:name w:val="leesverder"/>
    <w:rsid w:val="00C779A9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C779A9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C779A9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C779A9"/>
  </w:style>
  <w:style w:type="paragraph" w:customStyle="1" w:styleId="nummering">
    <w:name w:val="nummering"/>
    <w:basedOn w:val="plattetekst"/>
    <w:rsid w:val="00C779A9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C779A9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C779A9"/>
  </w:style>
  <w:style w:type="paragraph" w:customStyle="1" w:styleId="opsomming">
    <w:name w:val="opsomming"/>
    <w:basedOn w:val="plattetekst"/>
    <w:link w:val="opsommingCharChar"/>
    <w:rsid w:val="00C779A9"/>
    <w:pPr>
      <w:numPr>
        <w:numId w:val="21"/>
      </w:numPr>
    </w:pPr>
    <w:rPr>
      <w:szCs w:val="20"/>
    </w:rPr>
  </w:style>
  <w:style w:type="character" w:customStyle="1" w:styleId="opsommingCharChar">
    <w:name w:val="opsomming Char Char"/>
    <w:link w:val="opsomming"/>
    <w:rsid w:val="00C779A9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C779A9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C779A9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C779A9"/>
  </w:style>
  <w:style w:type="character" w:customStyle="1" w:styleId="pagnr">
    <w:name w:val="pagnr"/>
    <w:rsid w:val="00C779A9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C779A9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C779A9"/>
    <w:rPr>
      <w:rFonts w:ascii="Arial" w:hAnsi="Arial"/>
      <w:sz w:val="18"/>
    </w:rPr>
  </w:style>
  <w:style w:type="character" w:customStyle="1" w:styleId="sdu">
    <w:name w:val="sdu"/>
    <w:rsid w:val="00C779A9"/>
    <w:rPr>
      <w:rFonts w:ascii="Arial" w:hAnsi="Arial"/>
      <w:spacing w:val="4"/>
      <w:sz w:val="14"/>
    </w:rPr>
  </w:style>
  <w:style w:type="character" w:customStyle="1" w:styleId="streepjes">
    <w:name w:val="streepjes"/>
    <w:rsid w:val="00C779A9"/>
    <w:rPr>
      <w:spacing w:val="0"/>
      <w:w w:val="100"/>
      <w:kern w:val="0"/>
      <w:position w:val="0"/>
    </w:rPr>
  </w:style>
  <w:style w:type="character" w:customStyle="1" w:styleId="subscript">
    <w:name w:val="subscript"/>
    <w:rsid w:val="00C779A9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C779A9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C779A9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C779A9"/>
    <w:rPr>
      <w:vanish/>
    </w:rPr>
  </w:style>
  <w:style w:type="paragraph" w:customStyle="1" w:styleId="voetnoot">
    <w:name w:val="voetnoot"/>
    <w:basedOn w:val="plattetekst"/>
    <w:rsid w:val="00C779A9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C779A9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C779A9"/>
    <w:pPr>
      <w:ind w:left="-794" w:hanging="397"/>
    </w:pPr>
  </w:style>
  <w:style w:type="paragraph" w:styleId="Voettekst0">
    <w:name w:val="footer"/>
    <w:basedOn w:val="Standaard"/>
    <w:rsid w:val="00C779A9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C779A9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C779A9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C779A9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C779A9"/>
    <w:pPr>
      <w:numPr>
        <w:ilvl w:val="1"/>
      </w:numPr>
    </w:pPr>
  </w:style>
  <w:style w:type="character" w:customStyle="1" w:styleId="vraagnummer">
    <w:name w:val="vraagnummer"/>
    <w:rsid w:val="00C779A9"/>
    <w:rPr>
      <w:rFonts w:ascii="Arial" w:hAnsi="Arial"/>
      <w:b/>
      <w:sz w:val="20"/>
    </w:rPr>
  </w:style>
  <w:style w:type="paragraph" w:styleId="Geenafstand">
    <w:name w:val="No Spacing"/>
    <w:uiPriority w:val="1"/>
    <w:qFormat/>
    <w:rsid w:val="008A130F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36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BD512A0-D56C-4308-BD9A-FA5DD712E9C2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CB5069A5-78EB-4AD0-B5C8-AF121307B46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53C941-C7BD-4FB2-9D72-70E70F1C0AAD}"/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27</TotalTime>
  <Pages>1</Pages>
  <Words>148</Words>
  <Characters>847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54</cp:revision>
  <cp:lastPrinted>2019-06-11T08:25:00Z</cp:lastPrinted>
  <dcterms:created xsi:type="dcterms:W3CDTF">2023-01-18T19:07:00Z</dcterms:created>
  <dcterms:modified xsi:type="dcterms:W3CDTF">2023-10-08T18:21:00Z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