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B6B5E5" w14:textId="77777777" w:rsidR="005B0B18" w:rsidRDefault="005B0B18" w:rsidP="00745C47"/>
    <w:tbl>
      <w:tblPr>
        <w:tblW w:w="8674" w:type="dxa"/>
        <w:tblInd w:w="113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CellMar>
          <w:top w:w="28" w:type="dxa"/>
          <w:bottom w:w="28" w:type="dxa"/>
        </w:tblCellMar>
        <w:tblLook w:val="0000" w:firstRow="0" w:lastRow="0" w:firstColumn="0" w:lastColumn="0" w:noHBand="0" w:noVBand="0"/>
      </w:tblPr>
      <w:tblGrid>
        <w:gridCol w:w="2518"/>
        <w:gridCol w:w="1965"/>
        <w:gridCol w:w="1068"/>
        <w:gridCol w:w="1449"/>
        <w:gridCol w:w="1674"/>
      </w:tblGrid>
      <w:tr w:rsidR="00745C47" w:rsidRPr="00410099" w14:paraId="283668EB" w14:textId="77777777" w:rsidTr="00B33768">
        <w:trPr>
          <w:cantSplit/>
          <w:trHeight w:val="1701"/>
        </w:trPr>
        <w:tc>
          <w:tcPr>
            <w:tcW w:w="4483" w:type="dxa"/>
            <w:gridSpan w:val="2"/>
            <w:tcBorders>
              <w:right w:val="nil"/>
            </w:tcBorders>
            <w:shd w:val="clear" w:color="auto" w:fill="auto"/>
            <w:vAlign w:val="center"/>
          </w:tcPr>
          <w:p w14:paraId="6AA30E2F" w14:textId="67B39B5D" w:rsidR="00745C47" w:rsidRPr="008D333A" w:rsidRDefault="00745C47" w:rsidP="00717923">
            <w:pPr>
              <w:spacing w:line="290" w:lineRule="atLeast"/>
              <w:ind w:left="142"/>
              <w:rPr>
                <w:rFonts w:cs="Arial"/>
                <w:b/>
                <w:sz w:val="80"/>
                <w:szCs w:val="80"/>
              </w:rPr>
            </w:pPr>
            <w:r w:rsidRPr="00F55D80">
              <w:rPr>
                <w:rFonts w:ascii="Calibri" w:eastAsia="Calibri" w:hAnsi="Calibri"/>
                <w:b/>
                <w:sz w:val="19"/>
                <w:szCs w:val="19"/>
              </w:rPr>
              <w:br w:type="page"/>
            </w:r>
            <w:r w:rsidRPr="00F55D80">
              <w:rPr>
                <w:b/>
                <w:sz w:val="19"/>
                <w:szCs w:val="19"/>
              </w:rPr>
              <w:br w:type="page"/>
            </w:r>
            <w:r w:rsidRPr="008D333A">
              <w:rPr>
                <w:rFonts w:cs="Arial"/>
                <w:b/>
                <w:sz w:val="80"/>
                <w:szCs w:val="80"/>
              </w:rPr>
              <w:t>PAKBON</w:t>
            </w:r>
          </w:p>
        </w:tc>
        <w:tc>
          <w:tcPr>
            <w:tcW w:w="4191" w:type="dxa"/>
            <w:gridSpan w:val="3"/>
            <w:tcBorders>
              <w:left w:val="nil"/>
            </w:tcBorders>
            <w:shd w:val="clear" w:color="auto" w:fill="auto"/>
            <w:vAlign w:val="center"/>
          </w:tcPr>
          <w:tbl>
            <w:tblPr>
              <w:tblStyle w:val="Tabelraster"/>
              <w:tblpPr w:leftFromText="141" w:rightFromText="141" w:vertAnchor="text" w:horzAnchor="margin" w:tblpXSpec="center" w:tblpY="333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135"/>
              <w:gridCol w:w="708"/>
              <w:gridCol w:w="1276"/>
            </w:tblGrid>
            <w:tr w:rsidR="00F77AFF" w:rsidRPr="00411DF0" w14:paraId="02E0D0F0" w14:textId="77777777" w:rsidTr="00F77AFF">
              <w:tc>
                <w:tcPr>
                  <w:tcW w:w="1135" w:type="dxa"/>
                </w:tcPr>
                <w:p w14:paraId="29EF5DFD" w14:textId="77777777" w:rsidR="00F77AFF" w:rsidRPr="00411DF0" w:rsidRDefault="00F77AFF" w:rsidP="00F77AFF">
                  <w:pPr>
                    <w:pStyle w:val="Geenafstand"/>
                    <w:jc w:val="center"/>
                    <w:rPr>
                      <w:rFonts w:ascii="Baguet Script" w:hAnsi="Baguet Script"/>
                    </w:rPr>
                  </w:pPr>
                  <w:r w:rsidRPr="00F77AFF">
                    <w:rPr>
                      <w:rFonts w:ascii="Baguet Script" w:hAnsi="Baguet Script"/>
                      <w:sz w:val="40"/>
                      <w:szCs w:val="40"/>
                    </w:rPr>
                    <w:t>Mode</w:t>
                  </w:r>
                </w:p>
              </w:tc>
              <w:tc>
                <w:tcPr>
                  <w:tcW w:w="708" w:type="dxa"/>
                  <w:vAlign w:val="center"/>
                </w:tcPr>
                <w:p w14:paraId="5EF58E79" w14:textId="77777777" w:rsidR="00F77AFF" w:rsidRPr="00411DF0" w:rsidRDefault="00F77AFF" w:rsidP="00F77AFF">
                  <w:pPr>
                    <w:pStyle w:val="Geenafstand"/>
                    <w:jc w:val="center"/>
                    <w:rPr>
                      <w:rFonts w:ascii="Baguet Script" w:hAnsi="Baguet Script"/>
                      <w:sz w:val="72"/>
                      <w:szCs w:val="72"/>
                    </w:rPr>
                  </w:pPr>
                  <w:r w:rsidRPr="005261A5">
                    <w:rPr>
                      <w:rFonts w:ascii="Baguet Script" w:hAnsi="Baguet Script"/>
                      <w:sz w:val="96"/>
                      <w:szCs w:val="96"/>
                    </w:rPr>
                    <w:t>4</w:t>
                  </w:r>
                </w:p>
              </w:tc>
              <w:tc>
                <w:tcPr>
                  <w:tcW w:w="1276" w:type="dxa"/>
                </w:tcPr>
                <w:p w14:paraId="0D679073" w14:textId="77777777" w:rsidR="00F77AFF" w:rsidRPr="00411DF0" w:rsidRDefault="00F77AFF" w:rsidP="00F77AFF">
                  <w:pPr>
                    <w:pStyle w:val="Geenafstand"/>
                    <w:jc w:val="right"/>
                    <w:rPr>
                      <w:rFonts w:ascii="Baguet Script" w:hAnsi="Baguet Script"/>
                    </w:rPr>
                  </w:pPr>
                </w:p>
                <w:p w14:paraId="591D531C" w14:textId="77777777" w:rsidR="00F77AFF" w:rsidRPr="00411DF0" w:rsidRDefault="00F77AFF" w:rsidP="00F77AFF">
                  <w:pPr>
                    <w:pStyle w:val="Geenafstand"/>
                    <w:jc w:val="right"/>
                    <w:rPr>
                      <w:rFonts w:ascii="Baguet Script" w:hAnsi="Baguet Script"/>
                    </w:rPr>
                  </w:pPr>
                </w:p>
                <w:p w14:paraId="550A3003" w14:textId="77777777" w:rsidR="00F77AFF" w:rsidRPr="00411DF0" w:rsidRDefault="00F77AFF" w:rsidP="00F77AFF">
                  <w:pPr>
                    <w:pStyle w:val="Geenafstand"/>
                    <w:rPr>
                      <w:rFonts w:ascii="Baguet Script" w:hAnsi="Baguet Script"/>
                    </w:rPr>
                  </w:pPr>
                  <w:r w:rsidRPr="00F77AFF">
                    <w:rPr>
                      <w:rFonts w:ascii="Baguet Script" w:hAnsi="Baguet Script"/>
                      <w:sz w:val="40"/>
                      <w:szCs w:val="40"/>
                    </w:rPr>
                    <w:t>Mode</w:t>
                  </w:r>
                </w:p>
              </w:tc>
            </w:tr>
          </w:tbl>
          <w:p w14:paraId="7821152D" w14:textId="184DD1D2" w:rsidR="00745C47" w:rsidRPr="008D333A" w:rsidRDefault="00745C47" w:rsidP="00717923">
            <w:pPr>
              <w:spacing w:line="290" w:lineRule="atLeast"/>
              <w:jc w:val="center"/>
              <w:rPr>
                <w:rFonts w:ascii="Comic Sans MS" w:hAnsi="Comic Sans MS"/>
                <w:b/>
                <w:bCs/>
                <w:sz w:val="20"/>
                <w:szCs w:val="20"/>
              </w:rPr>
            </w:pPr>
          </w:p>
        </w:tc>
      </w:tr>
      <w:tr w:rsidR="00745C47" w:rsidRPr="00735568" w14:paraId="1EA581B8" w14:textId="77777777" w:rsidTr="009916B2">
        <w:trPr>
          <w:trHeight w:hRule="exact" w:val="1020"/>
        </w:trPr>
        <w:tc>
          <w:tcPr>
            <w:tcW w:w="2518" w:type="dxa"/>
            <w:shd w:val="clear" w:color="auto" w:fill="auto"/>
          </w:tcPr>
          <w:p w14:paraId="4A63C5BA" w14:textId="7938887D" w:rsidR="00745C47" w:rsidRPr="00735568" w:rsidRDefault="00745C47" w:rsidP="00AB20ED">
            <w:pPr>
              <w:spacing w:line="290" w:lineRule="atLeast"/>
              <w:rPr>
                <w:rFonts w:cs="Arial"/>
                <w:b/>
                <w:szCs w:val="20"/>
              </w:rPr>
            </w:pPr>
            <w:r w:rsidRPr="008F5238">
              <w:rPr>
                <w:b/>
                <w:szCs w:val="20"/>
              </w:rPr>
              <w:t>afzender</w:t>
            </w:r>
          </w:p>
        </w:tc>
        <w:tc>
          <w:tcPr>
            <w:tcW w:w="6156" w:type="dxa"/>
            <w:gridSpan w:val="4"/>
            <w:shd w:val="clear" w:color="auto" w:fill="auto"/>
          </w:tcPr>
          <w:p w14:paraId="70A55FE9" w14:textId="28FF8ACD" w:rsidR="00745C47" w:rsidRPr="0075765F" w:rsidRDefault="00520E93" w:rsidP="00AB20ED">
            <w:pPr>
              <w:spacing w:line="290" w:lineRule="atLeast"/>
              <w:rPr>
                <w:szCs w:val="20"/>
              </w:rPr>
            </w:pPr>
            <w:r>
              <w:rPr>
                <w:szCs w:val="20"/>
              </w:rPr>
              <w:t>Groothandel Mode4Mode bv</w:t>
            </w:r>
          </w:p>
          <w:p w14:paraId="135D6AB4" w14:textId="13348E29" w:rsidR="00745C47" w:rsidRPr="00A06F04" w:rsidRDefault="00F77AFF" w:rsidP="00AB20ED">
            <w:pPr>
              <w:spacing w:line="290" w:lineRule="atLeast"/>
              <w:rPr>
                <w:szCs w:val="20"/>
              </w:rPr>
            </w:pPr>
            <w:r>
              <w:rPr>
                <w:szCs w:val="20"/>
              </w:rPr>
              <w:t>Weg langs het stadion 2</w:t>
            </w:r>
          </w:p>
          <w:p w14:paraId="01D33504" w14:textId="7519C633" w:rsidR="00745C47" w:rsidRPr="00735568" w:rsidRDefault="00F77AFF" w:rsidP="00AB20ED">
            <w:pPr>
              <w:spacing w:line="290" w:lineRule="atLeast"/>
              <w:rPr>
                <w:rFonts w:cs="Arial"/>
                <w:szCs w:val="20"/>
              </w:rPr>
            </w:pPr>
            <w:r>
              <w:rPr>
                <w:szCs w:val="20"/>
              </w:rPr>
              <w:t>3534</w:t>
            </w:r>
            <w:r w:rsidR="00745C47" w:rsidRPr="00A06F04">
              <w:rPr>
                <w:szCs w:val="20"/>
              </w:rPr>
              <w:t xml:space="preserve"> </w:t>
            </w:r>
            <w:r>
              <w:rPr>
                <w:szCs w:val="20"/>
              </w:rPr>
              <w:t>OR</w:t>
            </w:r>
            <w:r w:rsidR="00745C47">
              <w:rPr>
                <w:szCs w:val="20"/>
              </w:rPr>
              <w:t xml:space="preserve">  </w:t>
            </w:r>
            <w:r>
              <w:rPr>
                <w:szCs w:val="20"/>
              </w:rPr>
              <w:t>UTRECHT</w:t>
            </w:r>
          </w:p>
        </w:tc>
      </w:tr>
      <w:tr w:rsidR="00745C47" w:rsidRPr="00735568" w14:paraId="1206B6D8" w14:textId="77777777" w:rsidTr="009916B2">
        <w:trPr>
          <w:trHeight w:hRule="exact" w:val="1020"/>
        </w:trPr>
        <w:tc>
          <w:tcPr>
            <w:tcW w:w="2518" w:type="dxa"/>
            <w:shd w:val="clear" w:color="auto" w:fill="auto"/>
          </w:tcPr>
          <w:p w14:paraId="4E6E2A37" w14:textId="77777777" w:rsidR="00745C47" w:rsidRPr="00735568" w:rsidRDefault="00745C47" w:rsidP="00AB20ED">
            <w:pPr>
              <w:spacing w:line="290" w:lineRule="atLeast"/>
              <w:rPr>
                <w:rFonts w:cs="Arial"/>
                <w:b/>
                <w:szCs w:val="20"/>
              </w:rPr>
            </w:pPr>
            <w:r w:rsidRPr="008F5238">
              <w:rPr>
                <w:b/>
                <w:szCs w:val="20"/>
              </w:rPr>
              <w:t>afleveradres</w:t>
            </w:r>
          </w:p>
        </w:tc>
        <w:tc>
          <w:tcPr>
            <w:tcW w:w="6156" w:type="dxa"/>
            <w:gridSpan w:val="4"/>
            <w:shd w:val="clear" w:color="auto" w:fill="auto"/>
          </w:tcPr>
          <w:p w14:paraId="73565D90" w14:textId="1588BAEE" w:rsidR="00745C47" w:rsidRPr="00735568" w:rsidRDefault="00C339F4" w:rsidP="00AB20ED">
            <w:pPr>
              <w:spacing w:line="290" w:lineRule="atLeast"/>
              <w:rPr>
                <w:szCs w:val="20"/>
              </w:rPr>
            </w:pPr>
            <w:r>
              <w:rPr>
                <w:szCs w:val="20"/>
              </w:rPr>
              <w:t>Modehuis Esperia</w:t>
            </w:r>
          </w:p>
          <w:p w14:paraId="5350587E" w14:textId="74B3DC51" w:rsidR="00745C47" w:rsidRPr="00735568" w:rsidRDefault="00C339F4" w:rsidP="00AB20ED">
            <w:pPr>
              <w:spacing w:line="290" w:lineRule="atLeast"/>
              <w:rPr>
                <w:szCs w:val="20"/>
              </w:rPr>
            </w:pPr>
            <w:r>
              <w:rPr>
                <w:szCs w:val="20"/>
              </w:rPr>
              <w:t>Molenweg 61</w:t>
            </w:r>
          </w:p>
          <w:p w14:paraId="4C5FCB4A" w14:textId="5D7F925F" w:rsidR="00745C47" w:rsidRPr="00735568" w:rsidRDefault="004B05FD" w:rsidP="00AB20ED">
            <w:pPr>
              <w:spacing w:line="290" w:lineRule="atLeast"/>
              <w:rPr>
                <w:rFonts w:cs="Arial"/>
                <w:b/>
                <w:szCs w:val="20"/>
              </w:rPr>
            </w:pPr>
            <w:r>
              <w:rPr>
                <w:szCs w:val="20"/>
              </w:rPr>
              <w:t>8442</w:t>
            </w:r>
            <w:r w:rsidR="00745C47">
              <w:rPr>
                <w:szCs w:val="20"/>
              </w:rPr>
              <w:t xml:space="preserve"> Z</w:t>
            </w:r>
            <w:r>
              <w:rPr>
                <w:szCs w:val="20"/>
              </w:rPr>
              <w:t>Z</w:t>
            </w:r>
            <w:r w:rsidR="00745C47">
              <w:rPr>
                <w:szCs w:val="20"/>
              </w:rPr>
              <w:t xml:space="preserve">  </w:t>
            </w:r>
            <w:r>
              <w:rPr>
                <w:szCs w:val="20"/>
              </w:rPr>
              <w:t>TERWILDER</w:t>
            </w:r>
          </w:p>
        </w:tc>
      </w:tr>
      <w:tr w:rsidR="00745C47" w:rsidRPr="00735568" w14:paraId="3D07DA47" w14:textId="77777777" w:rsidTr="009916B2">
        <w:trPr>
          <w:trHeight w:val="624"/>
        </w:trPr>
        <w:tc>
          <w:tcPr>
            <w:tcW w:w="2518" w:type="dxa"/>
            <w:shd w:val="clear" w:color="auto" w:fill="auto"/>
          </w:tcPr>
          <w:p w14:paraId="26A13198" w14:textId="77777777" w:rsidR="00745C47" w:rsidRPr="00735568" w:rsidRDefault="00745C47" w:rsidP="00AB20ED">
            <w:pPr>
              <w:spacing w:line="290" w:lineRule="atLeast"/>
              <w:rPr>
                <w:b/>
                <w:szCs w:val="20"/>
              </w:rPr>
            </w:pPr>
            <w:r>
              <w:rPr>
                <w:b/>
                <w:szCs w:val="20"/>
              </w:rPr>
              <w:t xml:space="preserve">uw </w:t>
            </w:r>
            <w:r w:rsidRPr="00735568">
              <w:rPr>
                <w:b/>
                <w:szCs w:val="20"/>
              </w:rPr>
              <w:t>ordernummer</w:t>
            </w:r>
          </w:p>
          <w:p w14:paraId="10F865BE" w14:textId="77777777" w:rsidR="00745C47" w:rsidRPr="00735568" w:rsidRDefault="00745C47" w:rsidP="00AB20ED">
            <w:pPr>
              <w:spacing w:line="290" w:lineRule="atLeast"/>
              <w:rPr>
                <w:szCs w:val="20"/>
              </w:rPr>
            </w:pPr>
            <w:r>
              <w:rPr>
                <w:szCs w:val="20"/>
              </w:rPr>
              <w:t>8566625</w:t>
            </w:r>
          </w:p>
        </w:tc>
        <w:tc>
          <w:tcPr>
            <w:tcW w:w="3033" w:type="dxa"/>
            <w:gridSpan w:val="2"/>
            <w:shd w:val="clear" w:color="auto" w:fill="auto"/>
          </w:tcPr>
          <w:p w14:paraId="2463F57A" w14:textId="77777777" w:rsidR="00745C47" w:rsidRPr="00735568" w:rsidRDefault="00745C47" w:rsidP="00AB20ED">
            <w:pPr>
              <w:spacing w:line="290" w:lineRule="atLeast"/>
              <w:rPr>
                <w:b/>
                <w:szCs w:val="20"/>
              </w:rPr>
            </w:pPr>
            <w:r w:rsidRPr="00735568">
              <w:rPr>
                <w:b/>
                <w:szCs w:val="20"/>
              </w:rPr>
              <w:t>pakbonnummer</w:t>
            </w:r>
          </w:p>
          <w:p w14:paraId="29CD1FCA" w14:textId="43309FFF" w:rsidR="00745C47" w:rsidRPr="00735568" w:rsidRDefault="00745C47" w:rsidP="00AB20ED">
            <w:pPr>
              <w:spacing w:line="290" w:lineRule="atLeast"/>
              <w:rPr>
                <w:szCs w:val="20"/>
              </w:rPr>
            </w:pPr>
            <w:r>
              <w:rPr>
                <w:szCs w:val="20"/>
              </w:rPr>
              <w:t>2</w:t>
            </w:r>
            <w:r w:rsidR="00520E93">
              <w:rPr>
                <w:szCs w:val="20"/>
              </w:rPr>
              <w:t>4</w:t>
            </w:r>
            <w:r>
              <w:rPr>
                <w:szCs w:val="20"/>
              </w:rPr>
              <w:t>.0225</w:t>
            </w:r>
          </w:p>
        </w:tc>
        <w:tc>
          <w:tcPr>
            <w:tcW w:w="3123" w:type="dxa"/>
            <w:gridSpan w:val="2"/>
            <w:shd w:val="clear" w:color="auto" w:fill="auto"/>
          </w:tcPr>
          <w:p w14:paraId="3D495363" w14:textId="77777777" w:rsidR="00745C47" w:rsidRPr="00735568" w:rsidRDefault="00745C47" w:rsidP="00AB20ED">
            <w:pPr>
              <w:spacing w:line="290" w:lineRule="atLeast"/>
              <w:rPr>
                <w:b/>
                <w:szCs w:val="20"/>
              </w:rPr>
            </w:pPr>
            <w:r w:rsidRPr="00735568">
              <w:rPr>
                <w:b/>
                <w:szCs w:val="20"/>
              </w:rPr>
              <w:t>leverdatum</w:t>
            </w:r>
          </w:p>
          <w:p w14:paraId="4110CFFC" w14:textId="75DADB37" w:rsidR="00745C47" w:rsidRPr="00735568" w:rsidRDefault="001816C2" w:rsidP="00AB20ED">
            <w:pPr>
              <w:spacing w:line="290" w:lineRule="atLeast"/>
              <w:rPr>
                <w:szCs w:val="20"/>
              </w:rPr>
            </w:pPr>
            <w:r w:rsidRPr="001816C2">
              <w:rPr>
                <w:szCs w:val="20"/>
                <w:highlight w:val="yellow"/>
              </w:rPr>
              <w:t>[invullen datum afname]</w:t>
            </w:r>
          </w:p>
        </w:tc>
      </w:tr>
      <w:tr w:rsidR="00745C47" w:rsidRPr="00735568" w14:paraId="0C18D3C0" w14:textId="77777777" w:rsidTr="009916B2">
        <w:trPr>
          <w:trHeight w:val="624"/>
        </w:trPr>
        <w:tc>
          <w:tcPr>
            <w:tcW w:w="2518" w:type="dxa"/>
            <w:shd w:val="clear" w:color="auto" w:fill="auto"/>
          </w:tcPr>
          <w:p w14:paraId="714DA690" w14:textId="77777777" w:rsidR="00745C47" w:rsidRPr="00735568" w:rsidRDefault="00745C47" w:rsidP="00AB20ED">
            <w:pPr>
              <w:spacing w:line="290" w:lineRule="atLeast"/>
              <w:rPr>
                <w:b/>
                <w:szCs w:val="20"/>
              </w:rPr>
            </w:pPr>
            <w:r w:rsidRPr="00735568">
              <w:rPr>
                <w:b/>
                <w:szCs w:val="20"/>
              </w:rPr>
              <w:t>aantal colli</w:t>
            </w:r>
          </w:p>
          <w:p w14:paraId="4AFBDB2C" w14:textId="77777777" w:rsidR="00745C47" w:rsidRPr="00735568" w:rsidRDefault="00745C47" w:rsidP="00AB20ED">
            <w:pPr>
              <w:spacing w:line="290" w:lineRule="atLeast"/>
              <w:rPr>
                <w:szCs w:val="20"/>
              </w:rPr>
            </w:pPr>
            <w:r w:rsidRPr="00735568">
              <w:rPr>
                <w:szCs w:val="20"/>
              </w:rPr>
              <w:t>1</w:t>
            </w:r>
          </w:p>
        </w:tc>
        <w:tc>
          <w:tcPr>
            <w:tcW w:w="3033" w:type="dxa"/>
            <w:gridSpan w:val="2"/>
            <w:shd w:val="clear" w:color="auto" w:fill="auto"/>
          </w:tcPr>
          <w:p w14:paraId="3B140060" w14:textId="77777777" w:rsidR="00745C47" w:rsidRPr="00735568" w:rsidRDefault="00745C47" w:rsidP="00AB20ED">
            <w:pPr>
              <w:spacing w:line="290" w:lineRule="atLeast"/>
              <w:rPr>
                <w:b/>
                <w:szCs w:val="20"/>
              </w:rPr>
            </w:pPr>
            <w:r w:rsidRPr="00735568">
              <w:rPr>
                <w:b/>
                <w:szCs w:val="20"/>
              </w:rPr>
              <w:t>debiteurennummer</w:t>
            </w:r>
          </w:p>
          <w:p w14:paraId="095F311B" w14:textId="77777777" w:rsidR="00745C47" w:rsidRPr="00735568" w:rsidRDefault="00745C47" w:rsidP="00AB20ED">
            <w:pPr>
              <w:spacing w:line="290" w:lineRule="atLeast"/>
              <w:rPr>
                <w:szCs w:val="20"/>
              </w:rPr>
            </w:pPr>
            <w:r>
              <w:rPr>
                <w:szCs w:val="20"/>
              </w:rPr>
              <w:t>7337</w:t>
            </w:r>
          </w:p>
        </w:tc>
        <w:tc>
          <w:tcPr>
            <w:tcW w:w="3123" w:type="dxa"/>
            <w:gridSpan w:val="2"/>
            <w:shd w:val="clear" w:color="auto" w:fill="auto"/>
          </w:tcPr>
          <w:p w14:paraId="23EB7E33" w14:textId="77777777" w:rsidR="00745C47" w:rsidRPr="00735568" w:rsidRDefault="00745C47" w:rsidP="00AB20ED">
            <w:pPr>
              <w:spacing w:line="290" w:lineRule="atLeast"/>
              <w:rPr>
                <w:b/>
                <w:szCs w:val="20"/>
              </w:rPr>
            </w:pPr>
            <w:r w:rsidRPr="00735568">
              <w:rPr>
                <w:b/>
                <w:szCs w:val="20"/>
              </w:rPr>
              <w:t>orderpicker</w:t>
            </w:r>
          </w:p>
          <w:p w14:paraId="1C553682" w14:textId="2459DDEA" w:rsidR="00745C47" w:rsidRPr="00735568" w:rsidRDefault="00DD57FC" w:rsidP="00AB20ED">
            <w:pPr>
              <w:spacing w:line="290" w:lineRule="atLeast"/>
              <w:rPr>
                <w:szCs w:val="20"/>
              </w:rPr>
            </w:pPr>
            <w:r>
              <w:rPr>
                <w:szCs w:val="20"/>
              </w:rPr>
              <w:t>J</w:t>
            </w:r>
            <w:r w:rsidR="00745C47">
              <w:rPr>
                <w:szCs w:val="20"/>
              </w:rPr>
              <w:t xml:space="preserve">. </w:t>
            </w:r>
            <w:r>
              <w:rPr>
                <w:szCs w:val="20"/>
              </w:rPr>
              <w:t>Koenen</w:t>
            </w:r>
          </w:p>
        </w:tc>
      </w:tr>
      <w:tr w:rsidR="00745C47" w:rsidRPr="00735568" w14:paraId="3A7EEE56" w14:textId="77777777" w:rsidTr="009916B2">
        <w:trPr>
          <w:trHeight w:val="283"/>
        </w:trPr>
        <w:tc>
          <w:tcPr>
            <w:tcW w:w="2518" w:type="dxa"/>
            <w:vMerge w:val="restart"/>
            <w:shd w:val="clear" w:color="auto" w:fill="auto"/>
            <w:vAlign w:val="bottom"/>
          </w:tcPr>
          <w:p w14:paraId="2F801AE8" w14:textId="7D070BC6" w:rsidR="00745C47" w:rsidRPr="00BD3E6D" w:rsidRDefault="00DD57FC" w:rsidP="00AB20ED">
            <w:pPr>
              <w:spacing w:line="290" w:lineRule="atLeast"/>
              <w:rPr>
                <w:b/>
                <w:szCs w:val="20"/>
              </w:rPr>
            </w:pPr>
            <w:r>
              <w:rPr>
                <w:b/>
                <w:szCs w:val="20"/>
              </w:rPr>
              <w:t>artikel</w:t>
            </w:r>
            <w:r w:rsidR="00745C47">
              <w:rPr>
                <w:b/>
                <w:szCs w:val="20"/>
              </w:rPr>
              <w:t>code</w:t>
            </w:r>
          </w:p>
        </w:tc>
        <w:tc>
          <w:tcPr>
            <w:tcW w:w="3033" w:type="dxa"/>
            <w:gridSpan w:val="2"/>
            <w:vMerge w:val="restart"/>
            <w:shd w:val="clear" w:color="auto" w:fill="auto"/>
            <w:vAlign w:val="bottom"/>
          </w:tcPr>
          <w:p w14:paraId="60950BEC" w14:textId="77777777" w:rsidR="00745C47" w:rsidRPr="008D333A" w:rsidRDefault="00745C47" w:rsidP="00AB20ED">
            <w:pPr>
              <w:spacing w:line="290" w:lineRule="atLeast"/>
              <w:rPr>
                <w:b/>
                <w:bCs/>
                <w:szCs w:val="20"/>
              </w:rPr>
            </w:pPr>
            <w:r w:rsidRPr="008D333A">
              <w:rPr>
                <w:b/>
                <w:bCs/>
                <w:szCs w:val="20"/>
              </w:rPr>
              <w:t>artikelomschrijving</w:t>
            </w:r>
          </w:p>
        </w:tc>
        <w:tc>
          <w:tcPr>
            <w:tcW w:w="3123" w:type="dxa"/>
            <w:gridSpan w:val="2"/>
            <w:shd w:val="clear" w:color="auto" w:fill="auto"/>
            <w:vAlign w:val="center"/>
          </w:tcPr>
          <w:p w14:paraId="50F74E2D" w14:textId="77777777" w:rsidR="00745C47" w:rsidRPr="008D333A" w:rsidRDefault="00745C47" w:rsidP="00717923">
            <w:pPr>
              <w:spacing w:line="290" w:lineRule="atLeast"/>
              <w:jc w:val="center"/>
              <w:rPr>
                <w:b/>
                <w:bCs/>
                <w:szCs w:val="20"/>
              </w:rPr>
            </w:pPr>
            <w:r w:rsidRPr="00BD3E6D">
              <w:rPr>
                <w:b/>
                <w:szCs w:val="20"/>
              </w:rPr>
              <w:t>aantal</w:t>
            </w:r>
          </w:p>
        </w:tc>
      </w:tr>
      <w:tr w:rsidR="00745C47" w:rsidRPr="00735568" w14:paraId="613BFCFF" w14:textId="77777777" w:rsidTr="009916B2">
        <w:trPr>
          <w:trHeight w:val="283"/>
        </w:trPr>
        <w:tc>
          <w:tcPr>
            <w:tcW w:w="2518" w:type="dxa"/>
            <w:vMerge/>
            <w:shd w:val="clear" w:color="auto" w:fill="auto"/>
          </w:tcPr>
          <w:p w14:paraId="328A38DA" w14:textId="77777777" w:rsidR="00745C47" w:rsidRPr="00BD3E6D" w:rsidRDefault="00745C47" w:rsidP="00717923">
            <w:pPr>
              <w:spacing w:line="290" w:lineRule="atLeast"/>
              <w:ind w:left="114"/>
              <w:rPr>
                <w:b/>
                <w:szCs w:val="20"/>
              </w:rPr>
            </w:pPr>
          </w:p>
        </w:tc>
        <w:tc>
          <w:tcPr>
            <w:tcW w:w="3033" w:type="dxa"/>
            <w:gridSpan w:val="2"/>
            <w:vMerge/>
            <w:shd w:val="clear" w:color="auto" w:fill="auto"/>
            <w:vAlign w:val="center"/>
          </w:tcPr>
          <w:p w14:paraId="7BB3D457" w14:textId="77777777" w:rsidR="00745C47" w:rsidRDefault="00745C47" w:rsidP="00717923">
            <w:pPr>
              <w:spacing w:line="290" w:lineRule="atLeast"/>
              <w:ind w:left="86"/>
              <w:rPr>
                <w:b/>
                <w:szCs w:val="20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3CE602F2" w14:textId="77777777" w:rsidR="00745C47" w:rsidRDefault="00745C47" w:rsidP="00AB20ED">
            <w:pPr>
              <w:spacing w:line="290" w:lineRule="atLeast"/>
              <w:rPr>
                <w:b/>
                <w:szCs w:val="20"/>
              </w:rPr>
            </w:pPr>
            <w:r w:rsidRPr="00BD3E6D">
              <w:rPr>
                <w:b/>
                <w:szCs w:val="20"/>
              </w:rPr>
              <w:t>besteld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5F0BC2C6" w14:textId="77777777" w:rsidR="00745C47" w:rsidRDefault="00745C47" w:rsidP="00AB20ED">
            <w:pPr>
              <w:spacing w:line="290" w:lineRule="atLeast"/>
              <w:rPr>
                <w:b/>
                <w:szCs w:val="20"/>
              </w:rPr>
            </w:pPr>
            <w:r w:rsidRPr="00BD3E6D">
              <w:rPr>
                <w:b/>
                <w:szCs w:val="20"/>
              </w:rPr>
              <w:t>geleverd</w:t>
            </w:r>
          </w:p>
        </w:tc>
      </w:tr>
      <w:tr w:rsidR="00745C47" w:rsidRPr="00735568" w14:paraId="57DABED8" w14:textId="77777777" w:rsidTr="009916B2">
        <w:tblPrEx>
          <w:tblLook w:val="04A0" w:firstRow="1" w:lastRow="0" w:firstColumn="1" w:lastColumn="0" w:noHBand="0" w:noVBand="1"/>
        </w:tblPrEx>
        <w:trPr>
          <w:trHeight w:val="340"/>
        </w:trPr>
        <w:tc>
          <w:tcPr>
            <w:tcW w:w="2518" w:type="dxa"/>
            <w:shd w:val="clear" w:color="auto" w:fill="auto"/>
            <w:vAlign w:val="center"/>
          </w:tcPr>
          <w:p w14:paraId="55659F06" w14:textId="4C07F4F7" w:rsidR="00745C47" w:rsidRPr="00735568" w:rsidRDefault="00DD57FC" w:rsidP="00AB20ED">
            <w:pPr>
              <w:spacing w:line="290" w:lineRule="atLeast"/>
              <w:rPr>
                <w:rFonts w:cs="Arial"/>
                <w:szCs w:val="20"/>
              </w:rPr>
            </w:pPr>
            <w:r>
              <w:t>29120017</w:t>
            </w:r>
          </w:p>
        </w:tc>
        <w:tc>
          <w:tcPr>
            <w:tcW w:w="3033" w:type="dxa"/>
            <w:gridSpan w:val="2"/>
            <w:shd w:val="clear" w:color="auto" w:fill="auto"/>
            <w:vAlign w:val="center"/>
          </w:tcPr>
          <w:p w14:paraId="36928199" w14:textId="39021D75" w:rsidR="00745C47" w:rsidRPr="0075765F" w:rsidRDefault="00DD57FC" w:rsidP="00AB20ED">
            <w:pPr>
              <w:spacing w:line="290" w:lineRule="atLeast"/>
              <w:rPr>
                <w:rFonts w:cs="Arial"/>
                <w:szCs w:val="20"/>
              </w:rPr>
            </w:pPr>
            <w:r w:rsidRPr="00A16D02">
              <w:t>T-shirt wit, maat S</w:t>
            </w:r>
          </w:p>
        </w:tc>
        <w:tc>
          <w:tcPr>
            <w:tcW w:w="1449" w:type="dxa"/>
            <w:shd w:val="clear" w:color="auto" w:fill="auto"/>
            <w:vAlign w:val="center"/>
          </w:tcPr>
          <w:p w14:paraId="2D828AF2" w14:textId="0B56B85A" w:rsidR="00745C47" w:rsidRPr="0075765F" w:rsidRDefault="00F77AFF" w:rsidP="00AB20ED">
            <w:pPr>
              <w:spacing w:line="290" w:lineRule="atLeast"/>
              <w:rPr>
                <w:rFonts w:cs="Arial"/>
                <w:szCs w:val="20"/>
              </w:rPr>
            </w:pPr>
            <w:r>
              <w:rPr>
                <w:szCs w:val="20"/>
              </w:rPr>
              <w:t>10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041940E2" w14:textId="0F6C5F14" w:rsidR="00745C47" w:rsidRPr="00237234" w:rsidRDefault="00F77AFF" w:rsidP="00AB20ED">
            <w:pPr>
              <w:spacing w:line="290" w:lineRule="atLeast"/>
              <w:rPr>
                <w:rFonts w:ascii="Segoe UI Symbol" w:hAnsi="Segoe UI Symbol" w:cs="Arial"/>
                <w:szCs w:val="20"/>
              </w:rPr>
            </w:pPr>
            <w:r>
              <w:rPr>
                <w:rFonts w:cs="Arial"/>
                <w:szCs w:val="20"/>
              </w:rPr>
              <w:t xml:space="preserve">  </w:t>
            </w:r>
            <w:r w:rsidR="00745C47">
              <w:rPr>
                <w:rFonts w:cs="Arial"/>
                <w:szCs w:val="20"/>
              </w:rPr>
              <w:t>2</w:t>
            </w:r>
          </w:p>
        </w:tc>
      </w:tr>
      <w:tr w:rsidR="00745C47" w:rsidRPr="00735568" w14:paraId="25DC9E40" w14:textId="77777777" w:rsidTr="009916B2">
        <w:tblPrEx>
          <w:tblLook w:val="04A0" w:firstRow="1" w:lastRow="0" w:firstColumn="1" w:lastColumn="0" w:noHBand="0" w:noVBand="1"/>
        </w:tblPrEx>
        <w:trPr>
          <w:trHeight w:val="340"/>
        </w:trPr>
        <w:tc>
          <w:tcPr>
            <w:tcW w:w="2518" w:type="dxa"/>
            <w:shd w:val="clear" w:color="auto" w:fill="auto"/>
            <w:vAlign w:val="center"/>
          </w:tcPr>
          <w:p w14:paraId="7DD84CC4" w14:textId="548F97EA" w:rsidR="00745C47" w:rsidRPr="00735568" w:rsidRDefault="00DD57FC" w:rsidP="00AB20ED">
            <w:pPr>
              <w:spacing w:line="290" w:lineRule="atLeast"/>
              <w:rPr>
                <w:rFonts w:cs="Arial"/>
                <w:szCs w:val="20"/>
                <w:lang w:val="en-GB"/>
              </w:rPr>
            </w:pPr>
            <w:r>
              <w:t>29120024</w:t>
            </w:r>
          </w:p>
        </w:tc>
        <w:tc>
          <w:tcPr>
            <w:tcW w:w="3033" w:type="dxa"/>
            <w:gridSpan w:val="2"/>
            <w:shd w:val="clear" w:color="auto" w:fill="auto"/>
            <w:vAlign w:val="center"/>
          </w:tcPr>
          <w:p w14:paraId="6E05F569" w14:textId="1B7134D6" w:rsidR="00745C47" w:rsidRPr="00DD57FC" w:rsidRDefault="00DD57FC" w:rsidP="00AB20ED">
            <w:pPr>
              <w:spacing w:line="290" w:lineRule="atLeast"/>
              <w:rPr>
                <w:rFonts w:cs="Arial"/>
                <w:szCs w:val="20"/>
                <w:lang w:val="en-US"/>
              </w:rPr>
            </w:pPr>
            <w:r w:rsidRPr="00DD57FC">
              <w:rPr>
                <w:lang w:val="en-US"/>
              </w:rPr>
              <w:t xml:space="preserve">T-shirt wit, </w:t>
            </w:r>
            <w:proofErr w:type="spellStart"/>
            <w:r w:rsidRPr="00DD57FC">
              <w:rPr>
                <w:lang w:val="en-US"/>
              </w:rPr>
              <w:t>maat</w:t>
            </w:r>
            <w:proofErr w:type="spellEnd"/>
            <w:r w:rsidRPr="00DD57FC">
              <w:rPr>
                <w:lang w:val="en-US"/>
              </w:rPr>
              <w:t xml:space="preserve"> M</w:t>
            </w:r>
          </w:p>
        </w:tc>
        <w:tc>
          <w:tcPr>
            <w:tcW w:w="1449" w:type="dxa"/>
            <w:shd w:val="clear" w:color="auto" w:fill="auto"/>
            <w:vAlign w:val="center"/>
          </w:tcPr>
          <w:p w14:paraId="75A4A0DF" w14:textId="58083514" w:rsidR="00745C47" w:rsidRPr="0075765F" w:rsidRDefault="00F77AFF" w:rsidP="00AB20ED">
            <w:pPr>
              <w:spacing w:line="290" w:lineRule="atLeast"/>
              <w:rPr>
                <w:rFonts w:cs="Arial"/>
                <w:szCs w:val="20"/>
              </w:rPr>
            </w:pPr>
            <w:r w:rsidRPr="00DD57FC">
              <w:rPr>
                <w:szCs w:val="20"/>
                <w:lang w:val="en-US"/>
              </w:rPr>
              <w:t xml:space="preserve">  </w:t>
            </w:r>
            <w:r>
              <w:rPr>
                <w:szCs w:val="20"/>
              </w:rPr>
              <w:t>5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47BC8239" w14:textId="1DA32E82" w:rsidR="00745C47" w:rsidRPr="0075765F" w:rsidRDefault="00F77AFF" w:rsidP="00AB20ED">
            <w:pPr>
              <w:spacing w:line="290" w:lineRule="atLeast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  <w:lang w:val="en-GB"/>
              </w:rPr>
              <w:t xml:space="preserve">  5</w:t>
            </w:r>
          </w:p>
        </w:tc>
      </w:tr>
      <w:tr w:rsidR="00745C47" w:rsidRPr="00735568" w14:paraId="1C9880FE" w14:textId="77777777" w:rsidTr="009916B2">
        <w:tblPrEx>
          <w:tblLook w:val="04A0" w:firstRow="1" w:lastRow="0" w:firstColumn="1" w:lastColumn="0" w:noHBand="0" w:noVBand="1"/>
        </w:tblPrEx>
        <w:trPr>
          <w:trHeight w:val="340"/>
        </w:trPr>
        <w:tc>
          <w:tcPr>
            <w:tcW w:w="2518" w:type="dxa"/>
            <w:shd w:val="clear" w:color="auto" w:fill="auto"/>
            <w:vAlign w:val="center"/>
          </w:tcPr>
          <w:p w14:paraId="1BAFB30D" w14:textId="3733F8EF" w:rsidR="00745C47" w:rsidRDefault="00DD57FC" w:rsidP="00AB20ED">
            <w:pPr>
              <w:spacing w:line="290" w:lineRule="atLeast"/>
              <w:rPr>
                <w:rFonts w:cs="Arial"/>
                <w:szCs w:val="20"/>
                <w:lang w:val="en-GB"/>
              </w:rPr>
            </w:pPr>
            <w:r>
              <w:t>29120031</w:t>
            </w:r>
          </w:p>
        </w:tc>
        <w:tc>
          <w:tcPr>
            <w:tcW w:w="3033" w:type="dxa"/>
            <w:gridSpan w:val="2"/>
            <w:shd w:val="clear" w:color="auto" w:fill="auto"/>
            <w:vAlign w:val="center"/>
          </w:tcPr>
          <w:p w14:paraId="3E74BD3C" w14:textId="19AA8ABB" w:rsidR="00745C47" w:rsidRPr="00DD57FC" w:rsidRDefault="00DD57FC" w:rsidP="00AB20ED">
            <w:pPr>
              <w:spacing w:line="290" w:lineRule="atLeast"/>
              <w:rPr>
                <w:szCs w:val="20"/>
                <w:lang w:val="en-US"/>
              </w:rPr>
            </w:pPr>
            <w:r w:rsidRPr="00DD57FC">
              <w:rPr>
                <w:lang w:val="en-US"/>
              </w:rPr>
              <w:t xml:space="preserve">T-shirt wit, </w:t>
            </w:r>
            <w:proofErr w:type="spellStart"/>
            <w:r w:rsidRPr="00DD57FC">
              <w:rPr>
                <w:lang w:val="en-US"/>
              </w:rPr>
              <w:t>maat</w:t>
            </w:r>
            <w:proofErr w:type="spellEnd"/>
            <w:r w:rsidRPr="00DD57FC">
              <w:rPr>
                <w:lang w:val="en-US"/>
              </w:rPr>
              <w:t xml:space="preserve"> L</w:t>
            </w:r>
          </w:p>
        </w:tc>
        <w:tc>
          <w:tcPr>
            <w:tcW w:w="1449" w:type="dxa"/>
            <w:shd w:val="clear" w:color="auto" w:fill="auto"/>
            <w:vAlign w:val="center"/>
          </w:tcPr>
          <w:p w14:paraId="1F8C7387" w14:textId="5FDD1C19" w:rsidR="00745C47" w:rsidRPr="008D333A" w:rsidRDefault="00745C47" w:rsidP="00AB20ED">
            <w:pPr>
              <w:spacing w:line="290" w:lineRule="atLeast"/>
              <w:rPr>
                <w:szCs w:val="20"/>
              </w:rPr>
            </w:pPr>
            <w:r>
              <w:rPr>
                <w:szCs w:val="20"/>
              </w:rPr>
              <w:t>1</w:t>
            </w:r>
            <w:r w:rsidR="00F77AFF">
              <w:rPr>
                <w:szCs w:val="20"/>
              </w:rPr>
              <w:t>5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6A38B584" w14:textId="24D87590" w:rsidR="00745C47" w:rsidRPr="008D333A" w:rsidRDefault="00F77AFF" w:rsidP="00AB20ED">
            <w:pPr>
              <w:spacing w:line="290" w:lineRule="atLeast"/>
              <w:rPr>
                <w:szCs w:val="20"/>
              </w:rPr>
            </w:pPr>
            <w:r>
              <w:rPr>
                <w:rFonts w:cs="Arial"/>
                <w:szCs w:val="20"/>
              </w:rPr>
              <w:t xml:space="preserve">  </w:t>
            </w:r>
            <w:r w:rsidR="00745C47">
              <w:rPr>
                <w:rFonts w:cs="Arial"/>
                <w:szCs w:val="20"/>
              </w:rPr>
              <w:t>0</w:t>
            </w:r>
          </w:p>
        </w:tc>
      </w:tr>
      <w:tr w:rsidR="00745C47" w:rsidRPr="00735568" w14:paraId="68F1D23B" w14:textId="77777777" w:rsidTr="009916B2">
        <w:tblPrEx>
          <w:tblLook w:val="04A0" w:firstRow="1" w:lastRow="0" w:firstColumn="1" w:lastColumn="0" w:noHBand="0" w:noVBand="1"/>
        </w:tblPrEx>
        <w:trPr>
          <w:trHeight w:val="340"/>
        </w:trPr>
        <w:tc>
          <w:tcPr>
            <w:tcW w:w="2518" w:type="dxa"/>
            <w:shd w:val="clear" w:color="auto" w:fill="auto"/>
            <w:vAlign w:val="center"/>
          </w:tcPr>
          <w:p w14:paraId="2199434D" w14:textId="7837BB26" w:rsidR="00745C47" w:rsidRDefault="00DD57FC" w:rsidP="00AB20ED">
            <w:pPr>
              <w:spacing w:line="290" w:lineRule="atLeast"/>
              <w:rPr>
                <w:rFonts w:cs="Arial"/>
                <w:szCs w:val="20"/>
              </w:rPr>
            </w:pPr>
            <w:r>
              <w:t>29120048</w:t>
            </w:r>
          </w:p>
        </w:tc>
        <w:tc>
          <w:tcPr>
            <w:tcW w:w="3033" w:type="dxa"/>
            <w:gridSpan w:val="2"/>
            <w:shd w:val="clear" w:color="auto" w:fill="auto"/>
            <w:vAlign w:val="center"/>
          </w:tcPr>
          <w:p w14:paraId="0FB7AF33" w14:textId="6D2DB2C5" w:rsidR="00745C47" w:rsidRPr="00DD57FC" w:rsidRDefault="00DD57FC" w:rsidP="00AB20ED">
            <w:pPr>
              <w:spacing w:line="290" w:lineRule="atLeast"/>
              <w:rPr>
                <w:szCs w:val="20"/>
                <w:lang w:val="en-US"/>
              </w:rPr>
            </w:pPr>
            <w:r w:rsidRPr="00DD57FC">
              <w:rPr>
                <w:lang w:val="en-US"/>
              </w:rPr>
              <w:t xml:space="preserve">T-shirt wit, </w:t>
            </w:r>
            <w:proofErr w:type="spellStart"/>
            <w:r w:rsidRPr="00DD57FC">
              <w:rPr>
                <w:lang w:val="en-US"/>
              </w:rPr>
              <w:t>maat</w:t>
            </w:r>
            <w:proofErr w:type="spellEnd"/>
            <w:r w:rsidRPr="00DD57FC">
              <w:rPr>
                <w:lang w:val="en-US"/>
              </w:rPr>
              <w:t xml:space="preserve"> XL</w:t>
            </w:r>
          </w:p>
        </w:tc>
        <w:tc>
          <w:tcPr>
            <w:tcW w:w="1449" w:type="dxa"/>
            <w:shd w:val="clear" w:color="auto" w:fill="auto"/>
            <w:vAlign w:val="center"/>
          </w:tcPr>
          <w:p w14:paraId="14C90348" w14:textId="57DCD42E" w:rsidR="00745C47" w:rsidRPr="008D333A" w:rsidRDefault="00F77AFF" w:rsidP="00AB20ED">
            <w:pPr>
              <w:spacing w:line="290" w:lineRule="atLeast"/>
              <w:rPr>
                <w:szCs w:val="20"/>
              </w:rPr>
            </w:pPr>
            <w:r w:rsidRPr="00DD57FC">
              <w:rPr>
                <w:szCs w:val="20"/>
                <w:lang w:val="en-US"/>
              </w:rPr>
              <w:t xml:space="preserve">  </w:t>
            </w:r>
            <w:r>
              <w:rPr>
                <w:szCs w:val="20"/>
              </w:rPr>
              <w:t>3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7E8FAD21" w14:textId="5D0F76C4" w:rsidR="00745C47" w:rsidRPr="008D333A" w:rsidRDefault="00F77AFF" w:rsidP="00AB20ED">
            <w:pPr>
              <w:spacing w:line="290" w:lineRule="atLeast"/>
              <w:rPr>
                <w:szCs w:val="20"/>
              </w:rPr>
            </w:pPr>
            <w:r>
              <w:rPr>
                <w:szCs w:val="20"/>
              </w:rPr>
              <w:t xml:space="preserve">  </w:t>
            </w:r>
            <w:r w:rsidR="00DD57FC">
              <w:rPr>
                <w:szCs w:val="20"/>
              </w:rPr>
              <w:t>3</w:t>
            </w:r>
          </w:p>
        </w:tc>
      </w:tr>
      <w:tr w:rsidR="00591FCE" w:rsidRPr="00735568" w14:paraId="072351A7" w14:textId="77777777" w:rsidTr="009916B2">
        <w:tblPrEx>
          <w:tblLook w:val="04A0" w:firstRow="1" w:lastRow="0" w:firstColumn="1" w:lastColumn="0" w:noHBand="0" w:noVBand="1"/>
        </w:tblPrEx>
        <w:trPr>
          <w:trHeight w:val="340"/>
        </w:trPr>
        <w:tc>
          <w:tcPr>
            <w:tcW w:w="2518" w:type="dxa"/>
            <w:shd w:val="clear" w:color="auto" w:fill="auto"/>
            <w:vAlign w:val="center"/>
          </w:tcPr>
          <w:p w14:paraId="34FD2D2C" w14:textId="77777777" w:rsidR="00591FCE" w:rsidRDefault="00591FCE" w:rsidP="00AB20ED">
            <w:pPr>
              <w:spacing w:line="290" w:lineRule="atLeast"/>
              <w:rPr>
                <w:rFonts w:cs="Arial"/>
                <w:sz w:val="22"/>
                <w:szCs w:val="22"/>
              </w:rPr>
            </w:pPr>
          </w:p>
        </w:tc>
        <w:tc>
          <w:tcPr>
            <w:tcW w:w="3033" w:type="dxa"/>
            <w:gridSpan w:val="2"/>
            <w:shd w:val="clear" w:color="auto" w:fill="auto"/>
            <w:vAlign w:val="center"/>
          </w:tcPr>
          <w:p w14:paraId="6FBACDD1" w14:textId="77777777" w:rsidR="00591FCE" w:rsidRPr="008D333A" w:rsidRDefault="00591FCE" w:rsidP="00AB20ED">
            <w:pPr>
              <w:spacing w:line="290" w:lineRule="atLeast"/>
              <w:rPr>
                <w:szCs w:val="20"/>
              </w:rPr>
            </w:pPr>
          </w:p>
        </w:tc>
        <w:tc>
          <w:tcPr>
            <w:tcW w:w="1449" w:type="dxa"/>
            <w:shd w:val="clear" w:color="auto" w:fill="auto"/>
            <w:vAlign w:val="center"/>
          </w:tcPr>
          <w:p w14:paraId="6C76CD26" w14:textId="77777777" w:rsidR="00591FCE" w:rsidRPr="004C61AD" w:rsidRDefault="00591FCE" w:rsidP="00AB20ED">
            <w:pPr>
              <w:spacing w:line="290" w:lineRule="atLeast"/>
              <w:rPr>
                <w:szCs w:val="20"/>
              </w:rPr>
            </w:pPr>
          </w:p>
        </w:tc>
        <w:tc>
          <w:tcPr>
            <w:tcW w:w="1674" w:type="dxa"/>
            <w:shd w:val="clear" w:color="auto" w:fill="auto"/>
            <w:vAlign w:val="center"/>
          </w:tcPr>
          <w:p w14:paraId="24A91F52" w14:textId="77777777" w:rsidR="00591FCE" w:rsidRDefault="00591FCE" w:rsidP="00AB20ED">
            <w:pPr>
              <w:spacing w:line="290" w:lineRule="atLeast"/>
              <w:rPr>
                <w:noProof/>
              </w:rPr>
            </w:pPr>
          </w:p>
        </w:tc>
      </w:tr>
      <w:tr w:rsidR="00745C47" w:rsidRPr="00735568" w14:paraId="0FD0365B" w14:textId="77777777" w:rsidTr="009916B2">
        <w:tblPrEx>
          <w:tblLook w:val="04A0" w:firstRow="1" w:lastRow="0" w:firstColumn="1" w:lastColumn="0" w:noHBand="0" w:noVBand="1"/>
        </w:tblPrEx>
        <w:trPr>
          <w:trHeight w:val="850"/>
        </w:trPr>
        <w:tc>
          <w:tcPr>
            <w:tcW w:w="8674" w:type="dxa"/>
            <w:gridSpan w:val="5"/>
            <w:shd w:val="clear" w:color="auto" w:fill="auto"/>
            <w:vAlign w:val="center"/>
          </w:tcPr>
          <w:p w14:paraId="725B82E6" w14:textId="77777777" w:rsidR="00AA1879" w:rsidRDefault="00AA1879" w:rsidP="00AA1879">
            <w:pPr>
              <w:ind w:left="84"/>
              <w:rPr>
                <w:rFonts w:cs="Arial"/>
                <w:shd w:val="clear" w:color="auto" w:fill="FFFFFF"/>
              </w:rPr>
            </w:pPr>
            <w:r w:rsidRPr="00DB3EC3">
              <w:rPr>
                <w:rFonts w:cs="Arial"/>
                <w:shd w:val="clear" w:color="auto" w:fill="FFFFFF"/>
              </w:rPr>
              <w:t>Op deze levering zijn onze algemene voorwaarden van toepassing.</w:t>
            </w:r>
          </w:p>
          <w:p w14:paraId="77018174" w14:textId="3BB9B61A" w:rsidR="00745C47" w:rsidRPr="00960A5A" w:rsidRDefault="00AA1879" w:rsidP="00AA1879">
            <w:pPr>
              <w:ind w:left="84"/>
              <w:rPr>
                <w:rFonts w:ascii="Ink Free" w:hAnsi="Ink Free" w:cs="Arial"/>
                <w:shd w:val="clear" w:color="auto" w:fill="FFFFFF"/>
              </w:rPr>
            </w:pPr>
            <w:r w:rsidRPr="00DB3EC3">
              <w:rPr>
                <w:rFonts w:cs="Arial"/>
                <w:shd w:val="clear" w:color="auto" w:fill="FFFFFF"/>
              </w:rPr>
              <w:t>Voor meer informatie kunt u terecht bij de klantenservice.</w:t>
            </w:r>
          </w:p>
        </w:tc>
      </w:tr>
    </w:tbl>
    <w:p w14:paraId="41C1F43C" w14:textId="5B02FD61" w:rsidR="00745C47" w:rsidRDefault="00745C47" w:rsidP="00745C47"/>
    <w:p w14:paraId="1CBF4BB5" w14:textId="77777777" w:rsidR="00520E93" w:rsidRDefault="00520E93" w:rsidP="00745C47"/>
    <w:sectPr w:rsidR="00520E93" w:rsidSect="004F0AB4"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53AFD3" w14:textId="77777777" w:rsidR="008F1D6D" w:rsidRDefault="008F1D6D">
      <w:r>
        <w:separator/>
      </w:r>
    </w:p>
  </w:endnote>
  <w:endnote w:type="continuationSeparator" w:id="0">
    <w:p w14:paraId="6A574BFB" w14:textId="77777777" w:rsidR="008F1D6D" w:rsidRDefault="008F1D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0D446C82-5650-43A2-BA33-87BF3FB76C9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CF77205E-B380-4BCB-85DC-459DAE11C7AB}"/>
    <w:embedBold r:id="rId3" w:fontKey="{CB69332A-EC3C-4CC5-8FB9-DC7599744264}"/>
  </w:font>
  <w:font w:name="Baguet Script">
    <w:charset w:val="00"/>
    <w:family w:val="auto"/>
    <w:pitch w:val="variable"/>
    <w:sig w:usb0="00000007" w:usb1="00000000" w:usb2="00000000" w:usb3="00000000" w:csb0="00000093" w:csb1="00000000"/>
    <w:embedRegular r:id="rId4" w:fontKey="{B5358180-8024-43A7-B55C-76D095E571E2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Bold r:id="rId5" w:fontKey="{57A6A58E-9D8C-4D48-8903-DC05BA10D844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6" w:fontKey="{28DD5325-D8E1-432E-8C63-E3ACAAFB67D6}"/>
  </w:font>
  <w:font w:name="Ink Free">
    <w:panose1 w:val="03080402000500000000"/>
    <w:charset w:val="00"/>
    <w:family w:val="script"/>
    <w:pitch w:val="variable"/>
    <w:sig w:usb0="80000003" w:usb1="00000000" w:usb2="00000000" w:usb3="00000000" w:csb0="00000001" w:csb1="00000000"/>
    <w:embedRegular r:id="rId7" w:fontKey="{6AB0285C-845D-42A1-8A4C-68FF4414E5DC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668754B7-1825-4734-9EEC-B12732F6A00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715838" w14:textId="77777777" w:rsidR="008F1D6D" w:rsidRDefault="008F1D6D">
      <w:r>
        <w:separator/>
      </w:r>
    </w:p>
  </w:footnote>
  <w:footnote w:type="continuationSeparator" w:id="0">
    <w:p w14:paraId="1C26DB14" w14:textId="77777777" w:rsidR="008F1D6D" w:rsidRDefault="008F1D6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 w15:restartNumberingAfterBreak="0">
    <w:nsid w:val="23F64D55"/>
    <w:multiLevelType w:val="multilevel"/>
    <w:tmpl w:val="1020E018"/>
    <w:name w:val="opsomming"/>
    <w:lvl w:ilvl="0">
      <w:start w:val="1"/>
      <w:numFmt w:val="bullet"/>
      <w:lvlRestart w:val="0"/>
      <w:lvlText w:val=""/>
      <w:lvlJc w:val="left"/>
      <w:pPr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7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8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9" w15:restartNumberingAfterBreak="0">
    <w:nsid w:val="5035466F"/>
    <w:multiLevelType w:val="multilevel"/>
    <w:tmpl w:val="970C3CEC"/>
    <w:name w:val="opsomming3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0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1" w15:restartNumberingAfterBreak="0">
    <w:nsid w:val="641703F8"/>
    <w:multiLevelType w:val="multilevel"/>
    <w:tmpl w:val="215C0B0A"/>
    <w:name w:val="opsomming2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2" w15:restartNumberingAfterBreak="0">
    <w:nsid w:val="779C5F6E"/>
    <w:multiLevelType w:val="multilevel"/>
    <w:tmpl w:val="1020E018"/>
    <w:lvl w:ilvl="0">
      <w:start w:val="1"/>
      <w:numFmt w:val="bullet"/>
      <w:lvlRestart w:val="0"/>
      <w:lvlText w:val=""/>
      <w:lvlJc w:val="left"/>
      <w:pPr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 w16cid:durableId="445395599">
    <w:abstractNumId w:val="0"/>
  </w:num>
  <w:num w:numId="2" w16cid:durableId="2069766493">
    <w:abstractNumId w:val="7"/>
  </w:num>
  <w:num w:numId="3" w16cid:durableId="2132897913">
    <w:abstractNumId w:val="6"/>
  </w:num>
  <w:num w:numId="4" w16cid:durableId="1834180986">
    <w:abstractNumId w:val="2"/>
  </w:num>
  <w:num w:numId="5" w16cid:durableId="1997219431">
    <w:abstractNumId w:val="1"/>
  </w:num>
  <w:num w:numId="6" w16cid:durableId="1743992117">
    <w:abstractNumId w:val="1"/>
  </w:num>
  <w:num w:numId="7" w16cid:durableId="981154903">
    <w:abstractNumId w:val="1"/>
  </w:num>
  <w:num w:numId="8" w16cid:durableId="1762294090">
    <w:abstractNumId w:val="12"/>
  </w:num>
  <w:num w:numId="9" w16cid:durableId="1550340903">
    <w:abstractNumId w:val="8"/>
  </w:num>
  <w:num w:numId="10" w16cid:durableId="79248547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49869378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84883852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9204190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1877376">
    <w:abstractNumId w:val="1"/>
  </w:num>
  <w:num w:numId="15" w16cid:durableId="156363287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80558214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1850088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32050330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610092007">
    <w:abstractNumId w:val="1"/>
  </w:num>
  <w:num w:numId="20" w16cid:durableId="530924788">
    <w:abstractNumId w:val="10"/>
  </w:num>
  <w:num w:numId="21" w16cid:durableId="1272082903">
    <w:abstractNumId w:val="3"/>
  </w:num>
  <w:num w:numId="22" w16cid:durableId="22444069">
    <w:abstractNumId w:val="5"/>
  </w:num>
  <w:num w:numId="23" w16cid:durableId="58642844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865941422">
    <w:abstractNumId w:val="1"/>
  </w:num>
  <w:num w:numId="25" w16cid:durableId="1366251328">
    <w:abstractNumId w:val="1"/>
  </w:num>
  <w:num w:numId="26" w16cid:durableId="2145923321">
    <w:abstractNumId w:val="1"/>
  </w:num>
  <w:num w:numId="27" w16cid:durableId="477234697">
    <w:abstractNumId w:val="1"/>
  </w:num>
  <w:num w:numId="28" w16cid:durableId="72700373">
    <w:abstractNumId w:val="1"/>
  </w:num>
  <w:num w:numId="29" w16cid:durableId="1219127325">
    <w:abstractNumId w:val="1"/>
  </w:num>
  <w:num w:numId="30" w16cid:durableId="1252088309">
    <w:abstractNumId w:val="1"/>
  </w:num>
  <w:num w:numId="31" w16cid:durableId="1048803955">
    <w:abstractNumId w:val="1"/>
  </w:num>
  <w:num w:numId="32" w16cid:durableId="1198356243">
    <w:abstractNumId w:val="1"/>
  </w:num>
  <w:num w:numId="33" w16cid:durableId="1394082630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7704"/>
    <w:rsid w:val="000033D8"/>
    <w:rsid w:val="0002051A"/>
    <w:rsid w:val="00020A91"/>
    <w:rsid w:val="00037FA3"/>
    <w:rsid w:val="00040E09"/>
    <w:rsid w:val="000443EE"/>
    <w:rsid w:val="00047C47"/>
    <w:rsid w:val="00050841"/>
    <w:rsid w:val="00052BDD"/>
    <w:rsid w:val="00053BB5"/>
    <w:rsid w:val="00061253"/>
    <w:rsid w:val="0007134D"/>
    <w:rsid w:val="000746FC"/>
    <w:rsid w:val="00083110"/>
    <w:rsid w:val="00086C62"/>
    <w:rsid w:val="00087704"/>
    <w:rsid w:val="00095D4B"/>
    <w:rsid w:val="0009716F"/>
    <w:rsid w:val="000A1151"/>
    <w:rsid w:val="000A736C"/>
    <w:rsid w:val="000B0156"/>
    <w:rsid w:val="000D00B1"/>
    <w:rsid w:val="000D7F35"/>
    <w:rsid w:val="000E30A8"/>
    <w:rsid w:val="000F4003"/>
    <w:rsid w:val="001100F6"/>
    <w:rsid w:val="001315F1"/>
    <w:rsid w:val="0013274B"/>
    <w:rsid w:val="00140F5E"/>
    <w:rsid w:val="001418EA"/>
    <w:rsid w:val="00142103"/>
    <w:rsid w:val="0015078F"/>
    <w:rsid w:val="00152243"/>
    <w:rsid w:val="001562CB"/>
    <w:rsid w:val="0015753A"/>
    <w:rsid w:val="00164CC0"/>
    <w:rsid w:val="00165532"/>
    <w:rsid w:val="00167BA0"/>
    <w:rsid w:val="001705AF"/>
    <w:rsid w:val="00173EBA"/>
    <w:rsid w:val="00175900"/>
    <w:rsid w:val="001816C2"/>
    <w:rsid w:val="00182161"/>
    <w:rsid w:val="00186095"/>
    <w:rsid w:val="00187D2E"/>
    <w:rsid w:val="00193974"/>
    <w:rsid w:val="00193F3D"/>
    <w:rsid w:val="001969A6"/>
    <w:rsid w:val="001A0D40"/>
    <w:rsid w:val="001A7CE4"/>
    <w:rsid w:val="001B2ACB"/>
    <w:rsid w:val="001C1467"/>
    <w:rsid w:val="001C4B29"/>
    <w:rsid w:val="001D7423"/>
    <w:rsid w:val="001E27A5"/>
    <w:rsid w:val="001E347E"/>
    <w:rsid w:val="00205E73"/>
    <w:rsid w:val="00210F1F"/>
    <w:rsid w:val="00211180"/>
    <w:rsid w:val="00213DC9"/>
    <w:rsid w:val="00226572"/>
    <w:rsid w:val="00240C4A"/>
    <w:rsid w:val="00263A98"/>
    <w:rsid w:val="002667A0"/>
    <w:rsid w:val="002675FF"/>
    <w:rsid w:val="002741BA"/>
    <w:rsid w:val="00283F2B"/>
    <w:rsid w:val="0029112E"/>
    <w:rsid w:val="002A5068"/>
    <w:rsid w:val="002A5709"/>
    <w:rsid w:val="002B066F"/>
    <w:rsid w:val="002C2C07"/>
    <w:rsid w:val="002D302F"/>
    <w:rsid w:val="002D4B5F"/>
    <w:rsid w:val="002F3997"/>
    <w:rsid w:val="002F70C0"/>
    <w:rsid w:val="002F7394"/>
    <w:rsid w:val="003030DD"/>
    <w:rsid w:val="003033E7"/>
    <w:rsid w:val="00314C78"/>
    <w:rsid w:val="00314FC0"/>
    <w:rsid w:val="003336B0"/>
    <w:rsid w:val="00345D1D"/>
    <w:rsid w:val="00354DAD"/>
    <w:rsid w:val="00374E62"/>
    <w:rsid w:val="00376961"/>
    <w:rsid w:val="00381D68"/>
    <w:rsid w:val="0038767B"/>
    <w:rsid w:val="0039566A"/>
    <w:rsid w:val="003969A4"/>
    <w:rsid w:val="003A0CF3"/>
    <w:rsid w:val="003B5678"/>
    <w:rsid w:val="003B641B"/>
    <w:rsid w:val="003D50B1"/>
    <w:rsid w:val="003E7707"/>
    <w:rsid w:val="00404400"/>
    <w:rsid w:val="00405D0E"/>
    <w:rsid w:val="00410416"/>
    <w:rsid w:val="00412626"/>
    <w:rsid w:val="004266B4"/>
    <w:rsid w:val="00444C93"/>
    <w:rsid w:val="00444D3B"/>
    <w:rsid w:val="00450ACA"/>
    <w:rsid w:val="00450AEB"/>
    <w:rsid w:val="00451126"/>
    <w:rsid w:val="00453992"/>
    <w:rsid w:val="00454292"/>
    <w:rsid w:val="00455814"/>
    <w:rsid w:val="0046260B"/>
    <w:rsid w:val="004629B3"/>
    <w:rsid w:val="004631A4"/>
    <w:rsid w:val="00472668"/>
    <w:rsid w:val="00484D24"/>
    <w:rsid w:val="00495A37"/>
    <w:rsid w:val="004B05FD"/>
    <w:rsid w:val="004B2DF1"/>
    <w:rsid w:val="004B65C6"/>
    <w:rsid w:val="004D768D"/>
    <w:rsid w:val="004E1E8B"/>
    <w:rsid w:val="004E6E4B"/>
    <w:rsid w:val="00516233"/>
    <w:rsid w:val="00520E93"/>
    <w:rsid w:val="00521DC8"/>
    <w:rsid w:val="005261A5"/>
    <w:rsid w:val="00534BB2"/>
    <w:rsid w:val="0054136C"/>
    <w:rsid w:val="00554AFF"/>
    <w:rsid w:val="00567DCA"/>
    <w:rsid w:val="00575F5B"/>
    <w:rsid w:val="00576C47"/>
    <w:rsid w:val="00585500"/>
    <w:rsid w:val="00591FCE"/>
    <w:rsid w:val="005922B9"/>
    <w:rsid w:val="005A52E5"/>
    <w:rsid w:val="005B0B18"/>
    <w:rsid w:val="005C323D"/>
    <w:rsid w:val="005C64D7"/>
    <w:rsid w:val="005D1EB7"/>
    <w:rsid w:val="005D5A51"/>
    <w:rsid w:val="005D7CCA"/>
    <w:rsid w:val="005E273E"/>
    <w:rsid w:val="00614138"/>
    <w:rsid w:val="006228BB"/>
    <w:rsid w:val="00623CBD"/>
    <w:rsid w:val="0063334D"/>
    <w:rsid w:val="00635720"/>
    <w:rsid w:val="00643D4C"/>
    <w:rsid w:val="006440AC"/>
    <w:rsid w:val="006446FE"/>
    <w:rsid w:val="00647651"/>
    <w:rsid w:val="0065340A"/>
    <w:rsid w:val="00657780"/>
    <w:rsid w:val="00661868"/>
    <w:rsid w:val="00664E18"/>
    <w:rsid w:val="0067138C"/>
    <w:rsid w:val="00687BDB"/>
    <w:rsid w:val="00693DA1"/>
    <w:rsid w:val="006A561A"/>
    <w:rsid w:val="006A5D9C"/>
    <w:rsid w:val="006C4143"/>
    <w:rsid w:val="006C453C"/>
    <w:rsid w:val="006C6035"/>
    <w:rsid w:val="006C7F39"/>
    <w:rsid w:val="006D0214"/>
    <w:rsid w:val="006D2757"/>
    <w:rsid w:val="006D72E5"/>
    <w:rsid w:val="006F02D6"/>
    <w:rsid w:val="006F5643"/>
    <w:rsid w:val="00711714"/>
    <w:rsid w:val="00717923"/>
    <w:rsid w:val="00735F20"/>
    <w:rsid w:val="007379CA"/>
    <w:rsid w:val="00745C47"/>
    <w:rsid w:val="00754CC2"/>
    <w:rsid w:val="00755AAA"/>
    <w:rsid w:val="00771966"/>
    <w:rsid w:val="0077467A"/>
    <w:rsid w:val="00777A81"/>
    <w:rsid w:val="007A2F13"/>
    <w:rsid w:val="007A3356"/>
    <w:rsid w:val="007B15B3"/>
    <w:rsid w:val="007B2002"/>
    <w:rsid w:val="007B701D"/>
    <w:rsid w:val="007D4733"/>
    <w:rsid w:val="007D70E8"/>
    <w:rsid w:val="007F732C"/>
    <w:rsid w:val="00800AFC"/>
    <w:rsid w:val="008022CF"/>
    <w:rsid w:val="0082675F"/>
    <w:rsid w:val="008354D4"/>
    <w:rsid w:val="008635E1"/>
    <w:rsid w:val="008657F9"/>
    <w:rsid w:val="0086677B"/>
    <w:rsid w:val="008721BA"/>
    <w:rsid w:val="00874C61"/>
    <w:rsid w:val="00881AFD"/>
    <w:rsid w:val="00887B87"/>
    <w:rsid w:val="00890944"/>
    <w:rsid w:val="0089615E"/>
    <w:rsid w:val="008B06C2"/>
    <w:rsid w:val="008B08CF"/>
    <w:rsid w:val="008D466B"/>
    <w:rsid w:val="008E2A1C"/>
    <w:rsid w:val="008F1D6D"/>
    <w:rsid w:val="008F3AC8"/>
    <w:rsid w:val="009030CD"/>
    <w:rsid w:val="00906865"/>
    <w:rsid w:val="00915D57"/>
    <w:rsid w:val="00934323"/>
    <w:rsid w:val="00946435"/>
    <w:rsid w:val="0095503D"/>
    <w:rsid w:val="00960B1B"/>
    <w:rsid w:val="0097472A"/>
    <w:rsid w:val="00982075"/>
    <w:rsid w:val="009916B2"/>
    <w:rsid w:val="00993840"/>
    <w:rsid w:val="009A0E89"/>
    <w:rsid w:val="009A7511"/>
    <w:rsid w:val="009C171D"/>
    <w:rsid w:val="009D3347"/>
    <w:rsid w:val="009E6034"/>
    <w:rsid w:val="009E63E7"/>
    <w:rsid w:val="009F0C5D"/>
    <w:rsid w:val="009F1105"/>
    <w:rsid w:val="009F49E9"/>
    <w:rsid w:val="009F7570"/>
    <w:rsid w:val="00A2400A"/>
    <w:rsid w:val="00A3417F"/>
    <w:rsid w:val="00A34B08"/>
    <w:rsid w:val="00A36CF2"/>
    <w:rsid w:val="00A40628"/>
    <w:rsid w:val="00A57F1B"/>
    <w:rsid w:val="00A60CD5"/>
    <w:rsid w:val="00A65D04"/>
    <w:rsid w:val="00A67492"/>
    <w:rsid w:val="00A73362"/>
    <w:rsid w:val="00A74829"/>
    <w:rsid w:val="00A76976"/>
    <w:rsid w:val="00A80846"/>
    <w:rsid w:val="00A81E59"/>
    <w:rsid w:val="00AA1879"/>
    <w:rsid w:val="00AB20ED"/>
    <w:rsid w:val="00AB4932"/>
    <w:rsid w:val="00AB5D1A"/>
    <w:rsid w:val="00AC352F"/>
    <w:rsid w:val="00AD2FB4"/>
    <w:rsid w:val="00AD3792"/>
    <w:rsid w:val="00AE79F4"/>
    <w:rsid w:val="00AF4F97"/>
    <w:rsid w:val="00B01925"/>
    <w:rsid w:val="00B12C08"/>
    <w:rsid w:val="00B22D94"/>
    <w:rsid w:val="00B234DC"/>
    <w:rsid w:val="00B23586"/>
    <w:rsid w:val="00B3152C"/>
    <w:rsid w:val="00B33768"/>
    <w:rsid w:val="00B361A1"/>
    <w:rsid w:val="00B36A3C"/>
    <w:rsid w:val="00B37855"/>
    <w:rsid w:val="00B61627"/>
    <w:rsid w:val="00B62C3E"/>
    <w:rsid w:val="00B65D67"/>
    <w:rsid w:val="00B71269"/>
    <w:rsid w:val="00B80E31"/>
    <w:rsid w:val="00B83E29"/>
    <w:rsid w:val="00B86941"/>
    <w:rsid w:val="00B86FC7"/>
    <w:rsid w:val="00B92F5C"/>
    <w:rsid w:val="00BC232F"/>
    <w:rsid w:val="00BD379D"/>
    <w:rsid w:val="00BF1E8F"/>
    <w:rsid w:val="00BF7885"/>
    <w:rsid w:val="00C05342"/>
    <w:rsid w:val="00C10EE9"/>
    <w:rsid w:val="00C11BCC"/>
    <w:rsid w:val="00C15F81"/>
    <w:rsid w:val="00C339F4"/>
    <w:rsid w:val="00C662AC"/>
    <w:rsid w:val="00C711AE"/>
    <w:rsid w:val="00C7745A"/>
    <w:rsid w:val="00C9211A"/>
    <w:rsid w:val="00C9294B"/>
    <w:rsid w:val="00CA7C54"/>
    <w:rsid w:val="00CB362D"/>
    <w:rsid w:val="00CC01A2"/>
    <w:rsid w:val="00CC215E"/>
    <w:rsid w:val="00CC6290"/>
    <w:rsid w:val="00CD0B7D"/>
    <w:rsid w:val="00CD1D4A"/>
    <w:rsid w:val="00CE5851"/>
    <w:rsid w:val="00CF517D"/>
    <w:rsid w:val="00D03373"/>
    <w:rsid w:val="00D04AE3"/>
    <w:rsid w:val="00D14FAB"/>
    <w:rsid w:val="00D1764F"/>
    <w:rsid w:val="00D2005F"/>
    <w:rsid w:val="00D24726"/>
    <w:rsid w:val="00D301D1"/>
    <w:rsid w:val="00D36DDE"/>
    <w:rsid w:val="00D40AC7"/>
    <w:rsid w:val="00D46D21"/>
    <w:rsid w:val="00D52E1C"/>
    <w:rsid w:val="00D609B5"/>
    <w:rsid w:val="00D7210D"/>
    <w:rsid w:val="00D914FA"/>
    <w:rsid w:val="00D91C14"/>
    <w:rsid w:val="00D92DEA"/>
    <w:rsid w:val="00D954ED"/>
    <w:rsid w:val="00D958E7"/>
    <w:rsid w:val="00DA1A05"/>
    <w:rsid w:val="00DB1BB9"/>
    <w:rsid w:val="00DB280F"/>
    <w:rsid w:val="00DC16CC"/>
    <w:rsid w:val="00DC2956"/>
    <w:rsid w:val="00DD23E3"/>
    <w:rsid w:val="00DD26A4"/>
    <w:rsid w:val="00DD57FC"/>
    <w:rsid w:val="00DE5049"/>
    <w:rsid w:val="00E10F8E"/>
    <w:rsid w:val="00E124D3"/>
    <w:rsid w:val="00E235DB"/>
    <w:rsid w:val="00E23BD0"/>
    <w:rsid w:val="00E27017"/>
    <w:rsid w:val="00E36A62"/>
    <w:rsid w:val="00E43069"/>
    <w:rsid w:val="00E4621C"/>
    <w:rsid w:val="00E55244"/>
    <w:rsid w:val="00E655B0"/>
    <w:rsid w:val="00E91ED6"/>
    <w:rsid w:val="00E926E2"/>
    <w:rsid w:val="00E92EDE"/>
    <w:rsid w:val="00EA3315"/>
    <w:rsid w:val="00EB07A4"/>
    <w:rsid w:val="00ED1424"/>
    <w:rsid w:val="00EF15EA"/>
    <w:rsid w:val="00EF4A9A"/>
    <w:rsid w:val="00EF5758"/>
    <w:rsid w:val="00EF725A"/>
    <w:rsid w:val="00F071A7"/>
    <w:rsid w:val="00F10EA8"/>
    <w:rsid w:val="00F13A68"/>
    <w:rsid w:val="00F17E04"/>
    <w:rsid w:val="00F26B23"/>
    <w:rsid w:val="00F3147C"/>
    <w:rsid w:val="00F32E0B"/>
    <w:rsid w:val="00F33EF1"/>
    <w:rsid w:val="00F3697D"/>
    <w:rsid w:val="00F445CF"/>
    <w:rsid w:val="00F45E14"/>
    <w:rsid w:val="00F52367"/>
    <w:rsid w:val="00F64F79"/>
    <w:rsid w:val="00F656E4"/>
    <w:rsid w:val="00F70DE6"/>
    <w:rsid w:val="00F76908"/>
    <w:rsid w:val="00F77AFF"/>
    <w:rsid w:val="00F83C55"/>
    <w:rsid w:val="00F901D9"/>
    <w:rsid w:val="00F90DD8"/>
    <w:rsid w:val="00F912B3"/>
    <w:rsid w:val="00F94F63"/>
    <w:rsid w:val="00FA1E78"/>
    <w:rsid w:val="00FA3E00"/>
    <w:rsid w:val="00FA565E"/>
    <w:rsid w:val="00FA6D95"/>
    <w:rsid w:val="00FA709F"/>
    <w:rsid w:val="00FB327D"/>
    <w:rsid w:val="00FC5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D89F181"/>
  <w15:chartTrackingRefBased/>
  <w15:docId w15:val="{7DA73C93-3127-48FD-9EB4-017D9F2137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1816C2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1816C2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1816C2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1816C2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1816C2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1816C2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1816C2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1816C2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1816C2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1816C2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1816C2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1816C2"/>
  </w:style>
  <w:style w:type="paragraph" w:customStyle="1" w:styleId="plattetekst">
    <w:name w:val="platte tekst"/>
    <w:basedOn w:val="Standaard"/>
    <w:link w:val="plattetekstChar"/>
    <w:rsid w:val="001816C2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1816C2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1816C2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1816C2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1816C2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1816C2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1816C2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1816C2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1816C2"/>
    <w:pPr>
      <w:shd w:val="clear" w:color="auto" w:fill="FF0000"/>
    </w:pPr>
  </w:style>
  <w:style w:type="paragraph" w:styleId="Ballontekst">
    <w:name w:val="Balloon Text"/>
    <w:basedOn w:val="Standaard"/>
    <w:semiHidden/>
    <w:rsid w:val="001816C2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1816C2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1816C2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1816C2"/>
    <w:rPr>
      <w:rFonts w:ascii="Arial" w:hAnsi="Arial"/>
      <w:sz w:val="16"/>
    </w:rPr>
  </w:style>
  <w:style w:type="paragraph" w:customStyle="1" w:styleId="jaartal">
    <w:name w:val="jaartal"/>
    <w:basedOn w:val="Standaard"/>
    <w:rsid w:val="001816C2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1816C2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1816C2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1816C2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1816C2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1816C2"/>
    <w:rPr>
      <w:szCs w:val="20"/>
      <w:lang w:eastAsia="en-US"/>
    </w:rPr>
  </w:style>
  <w:style w:type="character" w:customStyle="1" w:styleId="leesverder">
    <w:name w:val="leesverder"/>
    <w:rsid w:val="001816C2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1816C2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1816C2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1816C2"/>
  </w:style>
  <w:style w:type="paragraph" w:customStyle="1" w:styleId="nummering">
    <w:name w:val="nummering"/>
    <w:basedOn w:val="plattetekst"/>
    <w:rsid w:val="001816C2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1816C2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link w:val="openvraagChar"/>
    <w:rsid w:val="001816C2"/>
  </w:style>
  <w:style w:type="paragraph" w:customStyle="1" w:styleId="opsomming">
    <w:name w:val="opsomming"/>
    <w:basedOn w:val="plattetekst"/>
    <w:link w:val="opsommingCharChar"/>
    <w:rsid w:val="001816C2"/>
    <w:pPr>
      <w:numPr>
        <w:numId w:val="9"/>
      </w:numPr>
    </w:pPr>
    <w:rPr>
      <w:szCs w:val="20"/>
    </w:rPr>
  </w:style>
  <w:style w:type="character" w:customStyle="1" w:styleId="opsommingChar">
    <w:name w:val="opsomming Char"/>
    <w:rsid w:val="00B22D94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1816C2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1816C2"/>
    <w:pPr>
      <w:numPr>
        <w:ilvl w:val="2"/>
      </w:numPr>
      <w:tabs>
        <w:tab w:val="left" w:pos="794"/>
      </w:tabs>
    </w:pPr>
  </w:style>
  <w:style w:type="character" w:styleId="Paginanummer">
    <w:name w:val="page number"/>
    <w:basedOn w:val="Standaardalinea-lettertype"/>
    <w:rsid w:val="001816C2"/>
  </w:style>
  <w:style w:type="character" w:customStyle="1" w:styleId="pagnr">
    <w:name w:val="pagnr"/>
    <w:rsid w:val="001816C2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1816C2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1816C2"/>
    <w:rPr>
      <w:rFonts w:ascii="Arial" w:hAnsi="Arial"/>
      <w:sz w:val="18"/>
    </w:rPr>
  </w:style>
  <w:style w:type="character" w:customStyle="1" w:styleId="sdu">
    <w:name w:val="sdu"/>
    <w:rsid w:val="001816C2"/>
    <w:rPr>
      <w:rFonts w:ascii="Arial" w:hAnsi="Arial"/>
      <w:spacing w:val="4"/>
      <w:sz w:val="14"/>
    </w:rPr>
  </w:style>
  <w:style w:type="character" w:customStyle="1" w:styleId="streepjes">
    <w:name w:val="streepjes"/>
    <w:rsid w:val="001816C2"/>
    <w:rPr>
      <w:spacing w:val="0"/>
      <w:w w:val="100"/>
      <w:kern w:val="0"/>
      <w:position w:val="0"/>
    </w:rPr>
  </w:style>
  <w:style w:type="character" w:customStyle="1" w:styleId="subscript">
    <w:name w:val="subscript"/>
    <w:rsid w:val="001816C2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1816C2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1816C2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1816C2"/>
    <w:rPr>
      <w:vanish/>
    </w:rPr>
  </w:style>
  <w:style w:type="paragraph" w:customStyle="1" w:styleId="voetnoot">
    <w:name w:val="voetnoot"/>
    <w:basedOn w:val="plattetekst"/>
    <w:rsid w:val="001816C2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1816C2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1816C2"/>
    <w:pPr>
      <w:ind w:left="-794" w:hanging="397"/>
    </w:pPr>
  </w:style>
  <w:style w:type="paragraph" w:styleId="Voettekst0">
    <w:name w:val="footer"/>
    <w:basedOn w:val="Standaard"/>
    <w:rsid w:val="001816C2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1816C2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1816C2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1816C2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1816C2"/>
    <w:pPr>
      <w:numPr>
        <w:ilvl w:val="1"/>
      </w:numPr>
    </w:pPr>
  </w:style>
  <w:style w:type="character" w:customStyle="1" w:styleId="vraagnummer">
    <w:name w:val="vraagnummer"/>
    <w:rsid w:val="001816C2"/>
    <w:rPr>
      <w:rFonts w:ascii="Arial" w:hAnsi="Arial"/>
      <w:b/>
      <w:sz w:val="20"/>
    </w:rPr>
  </w:style>
  <w:style w:type="character" w:customStyle="1" w:styleId="openvraagChar">
    <w:name w:val="openvraag Char"/>
    <w:link w:val="openvraag"/>
    <w:locked/>
    <w:rsid w:val="00745C47"/>
    <w:rPr>
      <w:rFonts w:ascii="Arial" w:hAnsi="Arial" w:cs="Arial"/>
      <w:spacing w:val="6"/>
      <w:sz w:val="24"/>
      <w:szCs w:val="24"/>
      <w:lang w:eastAsia="en-US"/>
    </w:rPr>
  </w:style>
  <w:style w:type="character" w:customStyle="1" w:styleId="opsommingCharChar">
    <w:name w:val="opsomming Char Char"/>
    <w:link w:val="opsomming"/>
    <w:rsid w:val="001816C2"/>
    <w:rPr>
      <w:rFonts w:ascii="Arial" w:hAnsi="Arial" w:cs="Arial"/>
      <w:spacing w:val="6"/>
      <w:sz w:val="24"/>
      <w:lang w:eastAsia="en-US"/>
    </w:rPr>
  </w:style>
  <w:style w:type="paragraph" w:styleId="Geenafstand">
    <w:name w:val="No Spacing"/>
    <w:link w:val="GeenafstandChar"/>
    <w:uiPriority w:val="1"/>
    <w:qFormat/>
    <w:rsid w:val="00C7745A"/>
    <w:rPr>
      <w:rFonts w:ascii="Calibri" w:eastAsia="Calibri" w:hAnsi="Calibri"/>
      <w:sz w:val="22"/>
      <w:szCs w:val="22"/>
      <w:lang w:eastAsia="en-US"/>
    </w:rPr>
  </w:style>
  <w:style w:type="character" w:styleId="Verwijzingopmerking">
    <w:name w:val="annotation reference"/>
    <w:basedOn w:val="Standaardalinea-lettertype"/>
    <w:rsid w:val="00D7210D"/>
    <w:rPr>
      <w:sz w:val="16"/>
      <w:szCs w:val="16"/>
    </w:rPr>
  </w:style>
  <w:style w:type="paragraph" w:styleId="Tekstopmerking">
    <w:name w:val="annotation text"/>
    <w:basedOn w:val="Standaard"/>
    <w:link w:val="TekstopmerkingChar"/>
    <w:rsid w:val="00D7210D"/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rsid w:val="00D7210D"/>
    <w:rPr>
      <w:rFonts w:ascii="Arial" w:hAnsi="Arial"/>
      <w:spacing w:val="6"/>
    </w:rPr>
  </w:style>
  <w:style w:type="paragraph" w:styleId="Onderwerpvanopmerking">
    <w:name w:val="annotation subject"/>
    <w:basedOn w:val="Tekstopmerking"/>
    <w:next w:val="Tekstopmerking"/>
    <w:link w:val="OnderwerpvanopmerkingChar"/>
    <w:rsid w:val="00D7210D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rsid w:val="00D7210D"/>
    <w:rPr>
      <w:rFonts w:ascii="Arial" w:hAnsi="Arial"/>
      <w:b/>
      <w:bCs/>
      <w:spacing w:val="6"/>
    </w:rPr>
  </w:style>
  <w:style w:type="character" w:customStyle="1" w:styleId="GeenafstandChar">
    <w:name w:val="Geen afstand Char"/>
    <w:link w:val="Geenafstand"/>
    <w:uiPriority w:val="1"/>
    <w:rsid w:val="00520E93"/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  <MediaLengthInSeconds xmlns="8cba35a4-e489-4644-a3e6-9a408ba0738f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F72C7D1-AF20-47EA-BEF0-43929944A94B}">
  <ds:schemaRefs>
    <ds:schemaRef ds:uri="http://schemas.microsoft.com/office/2006/metadata/properties"/>
    <ds:schemaRef ds:uri="http://schemas.microsoft.com/office/infopath/2007/PartnerControls"/>
    <ds:schemaRef ds:uri="f84c3222-95fc-4125-b436-65e5003bd07b"/>
    <ds:schemaRef ds:uri="d750a8c4-aed0-4732-ae6b-878329445fda"/>
  </ds:schemaRefs>
</ds:datastoreItem>
</file>

<file path=customXml/itemProps2.xml><?xml version="1.0" encoding="utf-8"?>
<ds:datastoreItem xmlns:ds="http://schemas.openxmlformats.org/officeDocument/2006/customXml" ds:itemID="{78B468B5-47CE-4C8E-9F4C-A23D188C45F1}"/>
</file>

<file path=customXml/itemProps3.xml><?xml version="1.0" encoding="utf-8"?>
<ds:datastoreItem xmlns:ds="http://schemas.openxmlformats.org/officeDocument/2006/customXml" ds:itemID="{7626FB69-6E07-435A-B042-9308FDC7BAF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34</TotalTime>
  <Pages>1</Pages>
  <Words>99</Words>
  <Characters>548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revision>10</cp:revision>
  <cp:lastPrinted>2019-06-11T08:25:00Z</cp:lastPrinted>
  <dcterms:created xsi:type="dcterms:W3CDTF">2023-02-28T10:40:00Z</dcterms:created>
  <dcterms:modified xsi:type="dcterms:W3CDTF">2023-04-06T09:09:00Z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