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F2F30B" w14:textId="5BF8016A" w:rsidR="00540997" w:rsidRPr="00635374" w:rsidRDefault="00540997">
      <w:pPr>
        <w:pStyle w:val="doctype"/>
      </w:pPr>
      <w:r>
        <w:t>Examen VMBO-BB</w:t>
      </w:r>
    </w:p>
    <w:p w14:paraId="4C62D7FE" w14:textId="14869A14" w:rsidR="00540997" w:rsidRDefault="00540997">
      <w:pPr>
        <w:pStyle w:val="jaartal"/>
      </w:pPr>
      <w:r>
        <w:t>202</w:t>
      </w:r>
      <w:r w:rsidR="0049618A">
        <w:t>4</w:t>
      </w:r>
    </w:p>
    <w:p w14:paraId="070513CD" w14:textId="51F2A811" w:rsidR="00540997" w:rsidRDefault="00570353">
      <w:pPr>
        <w:pStyle w:val="onderdeel"/>
      </w:pPr>
      <w:r>
        <w:rPr>
          <w:sz w:val="32"/>
        </w:rPr>
        <w:t xml:space="preserve">versie rood, </w:t>
      </w:r>
      <w:r w:rsidR="00540997" w:rsidRPr="00F3697D">
        <w:rPr>
          <w:sz w:val="32"/>
        </w:rPr>
        <w:t xml:space="preserve">onderdeel </w:t>
      </w:r>
      <w:r w:rsidR="00540997">
        <w:rPr>
          <w:szCs w:val="72"/>
        </w:rPr>
        <w:t>B</w:t>
      </w:r>
    </w:p>
    <w:p w14:paraId="68D561DB" w14:textId="3BB011F9" w:rsidR="00540997" w:rsidRDefault="00540997" w:rsidP="00570353">
      <w:pPr>
        <w:pStyle w:val="balkvooroprood"/>
      </w:pPr>
      <w:r>
        <w:tab/>
        <w:t>profielvak-cspe PIE – BB</w:t>
      </w:r>
    </w:p>
    <w:p w14:paraId="5D180C36" w14:textId="174FFEA1" w:rsidR="00540997" w:rsidRDefault="00540997" w:rsidP="00540997">
      <w:pPr>
        <w:pStyle w:val="grijzebalkvoorop"/>
      </w:pPr>
      <w:r>
        <w:tab/>
        <w:t>bijlage</w:t>
      </w:r>
    </w:p>
    <w:p w14:paraId="7E9964E8" w14:textId="77777777" w:rsidR="00540997" w:rsidRDefault="00540997">
      <w:pPr>
        <w:pStyle w:val="plattetekst"/>
      </w:pPr>
    </w:p>
    <w:p w14:paraId="5DC10AB2" w14:textId="77777777" w:rsidR="00540997" w:rsidRDefault="00540997">
      <w:pPr>
        <w:pStyle w:val="plattetekst"/>
        <w:sectPr w:rsidR="00540997">
          <w:footerReference w:type="default" r:id="rId11"/>
          <w:footerReference w:type="first" r:id="rId12"/>
          <w:type w:val="continuous"/>
          <w:pgSz w:w="11906" w:h="16838" w:code="9"/>
          <w:pgMar w:top="850" w:right="1134" w:bottom="1701" w:left="1134" w:header="567" w:footer="964" w:gutter="0"/>
          <w:cols w:space="708"/>
          <w:docGrid w:linePitch="360"/>
        </w:sectPr>
      </w:pPr>
    </w:p>
    <w:p w14:paraId="3B198C40" w14:textId="2E8996F3" w:rsidR="006B42A1" w:rsidRDefault="006B42A1" w:rsidP="006B42A1">
      <w:pPr>
        <w:pStyle w:val="plattetekst"/>
        <w:rPr>
          <w:b/>
          <w:spacing w:val="0"/>
        </w:rPr>
      </w:pPr>
      <w:r>
        <w:rPr>
          <w:b/>
        </w:rPr>
        <w:lastRenderedPageBreak/>
        <w:t>opdracht 2</w:t>
      </w:r>
      <w:r w:rsidR="008C673C">
        <w:rPr>
          <w:b/>
        </w:rPr>
        <w:t xml:space="preserve"> en 3</w:t>
      </w:r>
      <w:r w:rsidR="00644E6F">
        <w:rPr>
          <w:b/>
        </w:rPr>
        <w:tab/>
        <w:t>werkvolgorde</w:t>
      </w:r>
    </w:p>
    <w:p w14:paraId="55C5C4ED" w14:textId="77777777" w:rsidR="009D75B0" w:rsidRPr="0060120C" w:rsidRDefault="009D75B0" w:rsidP="009D75B0">
      <w:pPr>
        <w:pStyle w:val="plattetekst"/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3"/>
        <w:gridCol w:w="6464"/>
      </w:tblGrid>
      <w:tr w:rsidR="009D75B0" w:rsidRPr="0060120C" w14:paraId="02EAE0A9" w14:textId="77777777" w:rsidTr="18A49688">
        <w:trPr>
          <w:trHeight w:val="2504"/>
        </w:trPr>
        <w:tc>
          <w:tcPr>
            <w:tcW w:w="3173" w:type="dxa"/>
            <w:shd w:val="clear" w:color="auto" w:fill="auto"/>
          </w:tcPr>
          <w:p w14:paraId="1F209E4D" w14:textId="16D9A31D" w:rsidR="009D75B0" w:rsidRDefault="009D75B0" w:rsidP="002832FA">
            <w:pPr>
              <w:pStyle w:val="plattetekst"/>
            </w:pPr>
            <w:r w:rsidRPr="0060120C">
              <w:t>stuknummer 1</w:t>
            </w:r>
          </w:p>
          <w:p w14:paraId="36534782" w14:textId="77777777" w:rsidR="00884A69" w:rsidRDefault="00884A69" w:rsidP="002832FA">
            <w:pPr>
              <w:pStyle w:val="plattetekst"/>
            </w:pPr>
          </w:p>
          <w:p w14:paraId="13D1BC39" w14:textId="734AA4E7" w:rsidR="0087623A" w:rsidRDefault="00DD428C" w:rsidP="002832FA">
            <w:pPr>
              <w:pStyle w:val="plattetekst"/>
            </w:pPr>
            <w:r>
              <w:rPr>
                <w:noProof/>
              </w:rPr>
              <w:drawing>
                <wp:inline distT="0" distB="0" distL="0" distR="0" wp14:anchorId="416C4004" wp14:editId="0ECD4131">
                  <wp:extent cx="1809750" cy="1276350"/>
                  <wp:effectExtent l="0" t="0" r="0" b="0"/>
                  <wp:docPr id="7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65C085" w14:textId="2D7353FD" w:rsidR="009D75B0" w:rsidRDefault="009D75B0" w:rsidP="002832FA">
            <w:pPr>
              <w:pStyle w:val="plattetekst"/>
            </w:pPr>
          </w:p>
          <w:p w14:paraId="0CD346BF" w14:textId="652683D1" w:rsidR="009D75B0" w:rsidRPr="0060120C" w:rsidRDefault="009D75B0" w:rsidP="00CA22EE">
            <w:pPr>
              <w:pStyle w:val="plattetekst"/>
              <w:jc w:val="center"/>
            </w:pPr>
          </w:p>
        </w:tc>
        <w:tc>
          <w:tcPr>
            <w:tcW w:w="6464" w:type="dxa"/>
            <w:shd w:val="clear" w:color="auto" w:fill="auto"/>
          </w:tcPr>
          <w:p w14:paraId="3AA3A0EF" w14:textId="77777777" w:rsidR="006D227F" w:rsidRPr="00B83A64" w:rsidRDefault="006D227F" w:rsidP="00DD428C">
            <w:pPr>
              <w:pStyle w:val="opsomming"/>
            </w:pPr>
            <w:r w:rsidRPr="00B83A64">
              <w:t>maatcontrole uitgangsmateriaal (liniaal + schuifmaat of rolmaat)</w:t>
            </w:r>
          </w:p>
          <w:p w14:paraId="3261B59C" w14:textId="77777777" w:rsidR="006D227F" w:rsidRPr="00B83A64" w:rsidRDefault="006D227F" w:rsidP="00DD428C">
            <w:pPr>
              <w:pStyle w:val="opsomming"/>
            </w:pPr>
            <w:r w:rsidRPr="00B83A64">
              <w:t>afbramen (vijl)</w:t>
            </w:r>
          </w:p>
          <w:p w14:paraId="6980F1C5" w14:textId="77777777" w:rsidR="006D227F" w:rsidRPr="00B83A64" w:rsidRDefault="006D227F" w:rsidP="00DD428C">
            <w:pPr>
              <w:pStyle w:val="opsomming"/>
            </w:pPr>
            <w:r w:rsidRPr="00B83A64">
              <w:t xml:space="preserve">buiglijnen en gaten aftekenen (hoogteschuifmaat, centerpons en hamer, </w:t>
            </w:r>
            <w:proofErr w:type="spellStart"/>
            <w:r w:rsidRPr="00B83A64">
              <w:t>kraspen</w:t>
            </w:r>
            <w:proofErr w:type="spellEnd"/>
            <w:r w:rsidRPr="00B83A64">
              <w:t xml:space="preserve"> en liniaal)</w:t>
            </w:r>
          </w:p>
          <w:p w14:paraId="10CDD310" w14:textId="77777777" w:rsidR="009A2579" w:rsidRDefault="006D227F" w:rsidP="00433059">
            <w:pPr>
              <w:pStyle w:val="opsomming"/>
            </w:pPr>
            <w:r w:rsidRPr="00B83A64">
              <w:t>gaten Ø4 boren en afbramen (boormachine, spiraalboor Ø4 en verzinkboor)</w:t>
            </w:r>
          </w:p>
          <w:p w14:paraId="1BC4F7F2" w14:textId="409F1AAD" w:rsidR="006D227F" w:rsidRPr="00B83A64" w:rsidRDefault="00983E07" w:rsidP="00433059">
            <w:pPr>
              <w:pStyle w:val="opsomming"/>
            </w:pPr>
            <w:r>
              <w:t>twee</w:t>
            </w:r>
            <w:r w:rsidR="006D227F" w:rsidRPr="00B83A64">
              <w:t xml:space="preserve"> hoeken uithoeken (uithoekschaar)</w:t>
            </w:r>
          </w:p>
          <w:p w14:paraId="6E68C2CC" w14:textId="77777777" w:rsidR="006D227F" w:rsidRDefault="006D227F" w:rsidP="00DD428C">
            <w:pPr>
              <w:pStyle w:val="opsomming"/>
            </w:pPr>
            <w:proofErr w:type="spellStart"/>
            <w:r w:rsidRPr="00B83A64">
              <w:t>uitgehoekte</w:t>
            </w:r>
            <w:proofErr w:type="spellEnd"/>
            <w:r w:rsidRPr="00B83A64">
              <w:t xml:space="preserve"> kanten afbramen (vijl)</w:t>
            </w:r>
          </w:p>
          <w:p w14:paraId="7137470D" w14:textId="2A3DA875" w:rsidR="00C62506" w:rsidRPr="00B83A64" w:rsidRDefault="00C62506" w:rsidP="00DD428C">
            <w:pPr>
              <w:pStyle w:val="opsomming"/>
            </w:pPr>
            <w:r>
              <w:t xml:space="preserve">twee hoeken </w:t>
            </w:r>
            <w:r w:rsidR="006F4551">
              <w:t>rond maken (</w:t>
            </w:r>
            <w:r w:rsidR="006416B1">
              <w:t>uithoekschaar of hefboomplaats</w:t>
            </w:r>
            <w:r w:rsidR="008C3739">
              <w:t>chaar</w:t>
            </w:r>
            <w:r w:rsidR="004B448D">
              <w:t>, vijl)</w:t>
            </w:r>
          </w:p>
          <w:p w14:paraId="4405FBAD" w14:textId="0FFE851F" w:rsidR="006D227F" w:rsidRPr="00B83A64" w:rsidRDefault="006D227F" w:rsidP="00DD428C">
            <w:pPr>
              <w:pStyle w:val="opsomming"/>
            </w:pPr>
            <w:r w:rsidRPr="00B83A64">
              <w:t xml:space="preserve">plaat buigen op de </w:t>
            </w:r>
            <w:r w:rsidR="008F53F1">
              <w:t>buig</w:t>
            </w:r>
            <w:r w:rsidRPr="00B83A64">
              <w:t>lijnen (</w:t>
            </w:r>
            <w:proofErr w:type="spellStart"/>
            <w:r w:rsidRPr="00B83A64">
              <w:t>zetbank</w:t>
            </w:r>
            <w:proofErr w:type="spellEnd"/>
            <w:r w:rsidRPr="00B83A64">
              <w:t>)</w:t>
            </w:r>
          </w:p>
          <w:p w14:paraId="79D7FCF5" w14:textId="665C150B" w:rsidR="009D75B0" w:rsidRDefault="006D227F" w:rsidP="00DD428C">
            <w:pPr>
              <w:pStyle w:val="opsomming"/>
            </w:pPr>
            <w:r>
              <w:t>eindcontrole (liniaal, schuifmaat</w:t>
            </w:r>
            <w:r w:rsidR="44FF4A73">
              <w:t>, radiusmal</w:t>
            </w:r>
            <w:r>
              <w:t xml:space="preserve"> en gradenboog)</w:t>
            </w:r>
          </w:p>
          <w:p w14:paraId="7D033228" w14:textId="7698EAD4" w:rsidR="00441562" w:rsidRDefault="00441562" w:rsidP="00441562">
            <w:pPr>
              <w:pStyle w:val="opsomming"/>
              <w:numPr>
                <w:ilvl w:val="0"/>
                <w:numId w:val="0"/>
              </w:numPr>
            </w:pPr>
            <w:r>
              <w:t>Let op: de gaten Ø3,2 pas boren bij montage</w:t>
            </w:r>
          </w:p>
          <w:p w14:paraId="460D2FAD" w14:textId="07EF13D1" w:rsidR="006D227F" w:rsidRPr="001460C2" w:rsidRDefault="006D227F" w:rsidP="006D227F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07B95A96" w14:textId="3B04D9C5" w:rsidR="009D75B0" w:rsidRDefault="009D75B0" w:rsidP="009D75B0">
      <w:pPr>
        <w:pStyle w:val="plattetekst"/>
        <w:rPr>
          <w:rFonts w:eastAsia="Calibri"/>
        </w:rPr>
      </w:pPr>
    </w:p>
    <w:p w14:paraId="07B10179" w14:textId="77777777" w:rsidR="00D23CFA" w:rsidRDefault="00D23CFA" w:rsidP="009D75B0">
      <w:pPr>
        <w:pStyle w:val="plattetekst"/>
        <w:rPr>
          <w:rFonts w:eastAsia="Calibri"/>
        </w:r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D23CFA" w:rsidRPr="0060120C" w14:paraId="47E5A4D8" w14:textId="77777777" w:rsidTr="31176255">
        <w:tc>
          <w:tcPr>
            <w:tcW w:w="3174" w:type="dxa"/>
            <w:shd w:val="clear" w:color="auto" w:fill="auto"/>
          </w:tcPr>
          <w:p w14:paraId="1249C9A8" w14:textId="77777777" w:rsidR="00D23CFA" w:rsidRDefault="00D23CFA" w:rsidP="00DE0456">
            <w:pPr>
              <w:pStyle w:val="plattetekst"/>
            </w:pPr>
            <w:r w:rsidRPr="0060120C">
              <w:t>stuknummer 2</w:t>
            </w:r>
          </w:p>
          <w:p w14:paraId="33C9E00A" w14:textId="77777777" w:rsidR="00D23CFA" w:rsidRDefault="00D23CFA" w:rsidP="00DE0456">
            <w:pPr>
              <w:pStyle w:val="plattetekst"/>
            </w:pPr>
          </w:p>
          <w:p w14:paraId="62A4A756" w14:textId="7173EE31" w:rsidR="00D23CFA" w:rsidRDefault="00DD428C" w:rsidP="000369B7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600DF3AB" wp14:editId="571527ED">
                  <wp:extent cx="1191600" cy="1789200"/>
                  <wp:effectExtent l="0" t="0" r="8890" b="1905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1600" cy="178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B487ED" w14:textId="77777777" w:rsidR="00D23CFA" w:rsidRDefault="00D23CFA" w:rsidP="00DE0456">
            <w:pPr>
              <w:pStyle w:val="plattetekst"/>
            </w:pPr>
          </w:p>
          <w:p w14:paraId="65CF6856" w14:textId="77777777" w:rsidR="00D23CFA" w:rsidRPr="0060120C" w:rsidRDefault="00D23CFA" w:rsidP="00DE0456">
            <w:pPr>
              <w:pStyle w:val="plattetekst"/>
              <w:jc w:val="center"/>
            </w:pPr>
          </w:p>
        </w:tc>
        <w:tc>
          <w:tcPr>
            <w:tcW w:w="6463" w:type="dxa"/>
            <w:shd w:val="clear" w:color="auto" w:fill="auto"/>
          </w:tcPr>
          <w:p w14:paraId="4E16C624" w14:textId="1BFA15F8" w:rsidR="00BE79EF" w:rsidRPr="00B83A64" w:rsidRDefault="7F3A5DD4" w:rsidP="00DD428C">
            <w:pPr>
              <w:pStyle w:val="opsomming"/>
            </w:pPr>
            <w:r>
              <w:t>maatcontrole uitgangsmateriaal (schuifmaat)</w:t>
            </w:r>
          </w:p>
          <w:p w14:paraId="5ABC383B" w14:textId="77777777" w:rsidR="00BE79EF" w:rsidRPr="00B83A64" w:rsidRDefault="00BE79EF" w:rsidP="00DD428C">
            <w:pPr>
              <w:pStyle w:val="opsomming"/>
            </w:pPr>
            <w:r w:rsidRPr="00B83A64">
              <w:t>afbramen (vijl)</w:t>
            </w:r>
          </w:p>
          <w:p w14:paraId="269AC5E1" w14:textId="10B824BF" w:rsidR="00BE79EF" w:rsidRPr="00B83A64" w:rsidRDefault="492709C6" w:rsidP="00DD428C">
            <w:pPr>
              <w:pStyle w:val="opsomming"/>
            </w:pPr>
            <w:r>
              <w:t>g</w:t>
            </w:r>
            <w:r w:rsidR="5243D5C7">
              <w:t>at</w:t>
            </w:r>
            <w:r w:rsidR="69D4972D">
              <w:t xml:space="preserve"> Ø10</w:t>
            </w:r>
            <w:r w:rsidR="002B6DC0">
              <w:t>,5</w:t>
            </w:r>
            <w:r w:rsidR="69D4972D">
              <w:t xml:space="preserve"> </w:t>
            </w:r>
            <w:r w:rsidR="72E32A14">
              <w:t xml:space="preserve">en schroefgat M6 </w:t>
            </w:r>
            <w:r w:rsidR="5243D5C7">
              <w:t>aftekenen</w:t>
            </w:r>
            <w:r w:rsidR="7949C078">
              <w:t xml:space="preserve"> en centeren</w:t>
            </w:r>
            <w:r w:rsidR="18936FA2">
              <w:t xml:space="preserve"> </w:t>
            </w:r>
            <w:r w:rsidR="7F3A5DD4">
              <w:t>(</w:t>
            </w:r>
            <w:r w:rsidR="354F87FD">
              <w:t>hoogteschuifmaat, centerpons en hamer (of centerboor)</w:t>
            </w:r>
            <w:r w:rsidR="00456AB1">
              <w:t>)</w:t>
            </w:r>
          </w:p>
          <w:p w14:paraId="1AA602D0" w14:textId="565EC974" w:rsidR="00BE79EF" w:rsidRPr="00B83A64" w:rsidRDefault="7F3A5DD4" w:rsidP="00DD428C">
            <w:pPr>
              <w:pStyle w:val="opsomming"/>
            </w:pPr>
            <w:r>
              <w:t>gat Ø10</w:t>
            </w:r>
            <w:r w:rsidR="002B6DC0">
              <w:t>,5</w:t>
            </w:r>
            <w:r>
              <w:t xml:space="preserve"> boren en verzinken (boor Ø3,5 </w:t>
            </w:r>
            <w:r w:rsidR="003A5EC2">
              <w:t>of</w:t>
            </w:r>
            <w:r>
              <w:t xml:space="preserve"> 4, </w:t>
            </w:r>
            <w:r w:rsidR="003A5EC2">
              <w:t>boor </w:t>
            </w:r>
            <w:r>
              <w:t>Ø10</w:t>
            </w:r>
            <w:r w:rsidR="002B6DC0">
              <w:t>,5</w:t>
            </w:r>
            <w:r>
              <w:t xml:space="preserve"> en verzinkboor)</w:t>
            </w:r>
          </w:p>
          <w:p w14:paraId="463757AC" w14:textId="67FB09B0" w:rsidR="0B7C4FBF" w:rsidRDefault="0B7C4FBF" w:rsidP="18A49688">
            <w:pPr>
              <w:pStyle w:val="opsomming"/>
            </w:pPr>
            <w:r>
              <w:t>schroefgat M6 voorboren</w:t>
            </w:r>
            <w:r w:rsidR="476AFF53">
              <w:t xml:space="preserve">, zoekrandje aanbrengen </w:t>
            </w:r>
            <w:r>
              <w:t xml:space="preserve">en tappen (boor Ø5, </w:t>
            </w:r>
            <w:r w:rsidR="410468EF">
              <w:t xml:space="preserve">verzinkboor, </w:t>
            </w:r>
            <w:r>
              <w:t>tap(set) M6 en wringijzer)</w:t>
            </w:r>
          </w:p>
          <w:p w14:paraId="6299F8AB" w14:textId="5C2CDC9D" w:rsidR="00BE79EF" w:rsidRPr="001460C2" w:rsidRDefault="7F3A5DD4" w:rsidP="18A49688">
            <w:pPr>
              <w:pStyle w:val="opsomming"/>
            </w:pPr>
            <w:r>
              <w:t>afwerken en eindcontrole (zoetvijl</w:t>
            </w:r>
            <w:r w:rsidR="4D23A670">
              <w:t xml:space="preserve">, </w:t>
            </w:r>
            <w:r>
              <w:t>schuifmaat</w:t>
            </w:r>
            <w:r w:rsidR="76394A3D">
              <w:t xml:space="preserve"> en testschroef M6</w:t>
            </w:r>
            <w:r>
              <w:t>)</w:t>
            </w:r>
          </w:p>
        </w:tc>
      </w:tr>
    </w:tbl>
    <w:p w14:paraId="4423220C" w14:textId="77777777" w:rsidR="00DE61BF" w:rsidRPr="0060120C" w:rsidRDefault="00DE61BF" w:rsidP="009D75B0">
      <w:pPr>
        <w:pStyle w:val="plattetekst"/>
        <w:rPr>
          <w:rFonts w:eastAsia="Calibri"/>
        </w:rPr>
      </w:pPr>
    </w:p>
    <w:p w14:paraId="7AA8D614" w14:textId="77777777" w:rsidR="00B76A29" w:rsidRDefault="00B76A29"/>
    <w:p w14:paraId="1ABFAC04" w14:textId="77777777" w:rsidR="005C23AE" w:rsidRDefault="005C23AE" w:rsidP="009D75B0">
      <w:pPr>
        <w:pStyle w:val="plattetekst"/>
        <w:rPr>
          <w:rFonts w:eastAsia="Calibri"/>
        </w:rPr>
        <w:sectPr w:rsidR="005C23AE" w:rsidSect="005C23AE">
          <w:footerReference w:type="default" r:id="rId15"/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C3045B" w:rsidRPr="0060120C" w14:paraId="2EB497A7" w14:textId="77777777" w:rsidTr="18A49688">
        <w:tc>
          <w:tcPr>
            <w:tcW w:w="3174" w:type="dxa"/>
            <w:shd w:val="clear" w:color="auto" w:fill="auto"/>
          </w:tcPr>
          <w:p w14:paraId="2B60021E" w14:textId="1783AED4" w:rsidR="00C3045B" w:rsidRDefault="00C3045B" w:rsidP="007203ED">
            <w:pPr>
              <w:pStyle w:val="plattetekst"/>
            </w:pPr>
            <w:r w:rsidRPr="0060120C">
              <w:lastRenderedPageBreak/>
              <w:t xml:space="preserve">stuknummer </w:t>
            </w:r>
            <w:r>
              <w:t>3</w:t>
            </w:r>
          </w:p>
          <w:p w14:paraId="31D6B34A" w14:textId="77777777" w:rsidR="00884A69" w:rsidRDefault="00884A69" w:rsidP="007203ED">
            <w:pPr>
              <w:pStyle w:val="plattetekst"/>
            </w:pPr>
          </w:p>
          <w:p w14:paraId="61B1E1D7" w14:textId="77777777" w:rsidR="004E1245" w:rsidRDefault="004E1245" w:rsidP="007203ED">
            <w:pPr>
              <w:pStyle w:val="plattetekst"/>
            </w:pPr>
          </w:p>
          <w:p w14:paraId="52C0F6D5" w14:textId="4EDB0125" w:rsidR="0087623A" w:rsidRDefault="008D4E5E" w:rsidP="004E1245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42C7D610" wp14:editId="0772FCE6">
                  <wp:extent cx="1459992" cy="1758696"/>
                  <wp:effectExtent l="0" t="0" r="6985" b="0"/>
                  <wp:docPr id="10" name="Afbeelding 10" descr="Afbeelding met schets, tekening, cirkel, wit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fbeelding 10" descr="Afbeelding met schets, tekening, cirkel, wit&#10;&#10;Automatisch gegenereerde beschrijvi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9992" cy="1758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3E0B19" w14:textId="77777777" w:rsidR="00C3045B" w:rsidRDefault="00C3045B" w:rsidP="007203ED">
            <w:pPr>
              <w:pStyle w:val="plattetekst"/>
            </w:pPr>
          </w:p>
          <w:p w14:paraId="703C7B85" w14:textId="564C8C57" w:rsidR="00C3045B" w:rsidRPr="0060120C" w:rsidRDefault="00C3045B" w:rsidP="001E0279">
            <w:pPr>
              <w:pStyle w:val="plattetekst"/>
              <w:jc w:val="center"/>
            </w:pPr>
          </w:p>
        </w:tc>
        <w:tc>
          <w:tcPr>
            <w:tcW w:w="6463" w:type="dxa"/>
            <w:shd w:val="clear" w:color="auto" w:fill="auto"/>
          </w:tcPr>
          <w:p w14:paraId="31F4BB92" w14:textId="420B3082" w:rsidR="004E1245" w:rsidRPr="00523FDA" w:rsidRDefault="39BAC768" w:rsidP="00DD428C">
            <w:pPr>
              <w:pStyle w:val="opsomming"/>
            </w:pPr>
            <w:r>
              <w:t>maatcontrole uitgangsmateriaal (schuifmaat)</w:t>
            </w:r>
          </w:p>
          <w:p w14:paraId="14CCA011" w14:textId="77777777" w:rsidR="004E1245" w:rsidRPr="00523FDA" w:rsidRDefault="39BAC768" w:rsidP="00DD428C">
            <w:pPr>
              <w:pStyle w:val="opsomming"/>
            </w:pPr>
            <w:r>
              <w:t>afbramen (vijl)</w:t>
            </w:r>
          </w:p>
          <w:p w14:paraId="09255F5B" w14:textId="77777777" w:rsidR="004E1245" w:rsidRPr="00523FDA" w:rsidRDefault="39BAC768" w:rsidP="00DD428C">
            <w:pPr>
              <w:pStyle w:val="opsomming"/>
            </w:pPr>
            <w:r>
              <w:t>werkstuk inspannen (draaimachine)</w:t>
            </w:r>
          </w:p>
          <w:p w14:paraId="79C7DBDB" w14:textId="77777777" w:rsidR="004E1245" w:rsidRPr="00523FDA" w:rsidRDefault="39BAC768" w:rsidP="00DD428C">
            <w:pPr>
              <w:pStyle w:val="opsomming"/>
            </w:pPr>
            <w:proofErr w:type="spellStart"/>
            <w:r>
              <w:t>kopvlak</w:t>
            </w:r>
            <w:proofErr w:type="spellEnd"/>
            <w:r>
              <w:t xml:space="preserve"> vlakdraaien (draaimachine en gebogen ruwbeitel)</w:t>
            </w:r>
          </w:p>
          <w:p w14:paraId="034A4A70" w14:textId="77777777" w:rsidR="004E1245" w:rsidRDefault="39BAC768" w:rsidP="00DD428C">
            <w:pPr>
              <w:pStyle w:val="opsomming"/>
            </w:pPr>
            <w:proofErr w:type="spellStart"/>
            <w:r>
              <w:t>astap</w:t>
            </w:r>
            <w:proofErr w:type="spellEnd"/>
            <w:r>
              <w:t xml:space="preserve"> Ø20 – 20 draaien (draaimachine)</w:t>
            </w:r>
          </w:p>
          <w:p w14:paraId="54165120" w14:textId="77777777" w:rsidR="004E1245" w:rsidRDefault="39BAC768" w:rsidP="00DD428C">
            <w:pPr>
              <w:pStyle w:val="opsomming"/>
            </w:pPr>
            <w:r>
              <w:t xml:space="preserve">afschuinen 3x45° en kantje breken aan </w:t>
            </w:r>
            <w:proofErr w:type="spellStart"/>
            <w:r>
              <w:t>astap</w:t>
            </w:r>
            <w:proofErr w:type="spellEnd"/>
            <w:r>
              <w:t xml:space="preserve"> (draaimachine)</w:t>
            </w:r>
          </w:p>
          <w:p w14:paraId="7733196F" w14:textId="77777777" w:rsidR="004E1245" w:rsidRDefault="39BAC768" w:rsidP="00DD428C">
            <w:pPr>
              <w:pStyle w:val="opsomming"/>
            </w:pPr>
            <w:r>
              <w:t>schroefgat M10 aanbrengen (draaimachine, centerboor, boor Ø8,5, verzinkboor, tap M10, taphouder of wringijzer)</w:t>
            </w:r>
          </w:p>
          <w:p w14:paraId="7E639BE0" w14:textId="77777777" w:rsidR="004E1245" w:rsidRPr="00523FDA" w:rsidRDefault="39BAC768" w:rsidP="00DD428C">
            <w:pPr>
              <w:pStyle w:val="opsomming"/>
            </w:pPr>
            <w:r>
              <w:t>werkstuk omdraaien en kopse kant vlakdraaien (draaimachine en gebogen ruwbeitel)</w:t>
            </w:r>
          </w:p>
          <w:p w14:paraId="4E5FD796" w14:textId="77777777" w:rsidR="004E1245" w:rsidRPr="00523FDA" w:rsidRDefault="39BAC768" w:rsidP="00DD428C">
            <w:pPr>
              <w:pStyle w:val="opsomming"/>
            </w:pPr>
            <w:r>
              <w:t>lengte opmeten en werkstuk weer inspannen (draaimachine en schuifmaat)</w:t>
            </w:r>
          </w:p>
          <w:p w14:paraId="4DDE6F08" w14:textId="4250BE06" w:rsidR="004E1245" w:rsidRPr="00523FDA" w:rsidRDefault="39BAC768" w:rsidP="00DD428C">
            <w:pPr>
              <w:pStyle w:val="opsomming"/>
            </w:pPr>
            <w:r>
              <w:t>werkstuk op lengte 40 mm draaien (draaimachine en gebogen ruwbeitel)</w:t>
            </w:r>
          </w:p>
          <w:p w14:paraId="69566211" w14:textId="77777777" w:rsidR="004E1245" w:rsidRDefault="39BAC768" w:rsidP="00DD428C">
            <w:pPr>
              <w:pStyle w:val="opsomming"/>
            </w:pPr>
            <w:r>
              <w:t>afschuinen 3x45° (draaimachine)</w:t>
            </w:r>
          </w:p>
          <w:p w14:paraId="1869FCB8" w14:textId="77777777" w:rsidR="00C3045B" w:rsidRDefault="39BAC768" w:rsidP="00DD428C">
            <w:pPr>
              <w:pStyle w:val="opsomming"/>
            </w:pPr>
            <w:r>
              <w:t>eindcontrole (schuifmaat, testbout M10)</w:t>
            </w:r>
          </w:p>
          <w:p w14:paraId="72EDFA9F" w14:textId="798FB043" w:rsidR="004E1245" w:rsidRPr="001460C2" w:rsidRDefault="004E1245" w:rsidP="004E1245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6981126D" w14:textId="6FF5A493" w:rsidR="005C23AE" w:rsidRDefault="005C23AE" w:rsidP="00C3045B">
      <w:pPr>
        <w:pStyle w:val="plattetekst"/>
        <w:rPr>
          <w:rFonts w:eastAsia="Calibri"/>
        </w:rPr>
      </w:pPr>
    </w:p>
    <w:p w14:paraId="5EF687BC" w14:textId="77777777" w:rsidR="005C23AE" w:rsidRDefault="005C23AE" w:rsidP="00C3045B">
      <w:pPr>
        <w:pStyle w:val="plattetekst"/>
        <w:rPr>
          <w:rFonts w:eastAsia="Calibri"/>
        </w:r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5C23AE" w:rsidRPr="005C23AE" w14:paraId="297B7F3D" w14:textId="77777777" w:rsidTr="005C23AE">
        <w:tc>
          <w:tcPr>
            <w:tcW w:w="3232" w:type="dxa"/>
            <w:shd w:val="clear" w:color="auto" w:fill="auto"/>
          </w:tcPr>
          <w:p w14:paraId="2BEDDB90" w14:textId="14A8E12C" w:rsidR="005C23AE" w:rsidRDefault="005C23AE" w:rsidP="005C23AE">
            <w:pPr>
              <w:pStyle w:val="plattetekst"/>
              <w:rPr>
                <w:rFonts w:eastAsia="Calibri"/>
              </w:rPr>
            </w:pPr>
            <w:r w:rsidRPr="005C23AE">
              <w:rPr>
                <w:rFonts w:eastAsia="Calibri"/>
              </w:rPr>
              <w:t>stuknummer 4</w:t>
            </w:r>
          </w:p>
          <w:p w14:paraId="2DD30CCF" w14:textId="77777777" w:rsidR="00884A69" w:rsidRDefault="00884A69" w:rsidP="005C23AE">
            <w:pPr>
              <w:pStyle w:val="plattetekst"/>
              <w:rPr>
                <w:rFonts w:eastAsia="Calibri"/>
              </w:rPr>
            </w:pPr>
          </w:p>
          <w:p w14:paraId="5275578C" w14:textId="77777777" w:rsidR="004D1F59" w:rsidRPr="005C23AE" w:rsidRDefault="004D1F59" w:rsidP="005C23AE">
            <w:pPr>
              <w:pStyle w:val="plattetekst"/>
              <w:rPr>
                <w:rFonts w:eastAsia="Calibri"/>
              </w:rPr>
            </w:pPr>
          </w:p>
          <w:p w14:paraId="5F0CF1D6" w14:textId="1D0B746C" w:rsidR="005C23AE" w:rsidRPr="005C23AE" w:rsidRDefault="00DD428C" w:rsidP="004D1F59">
            <w:pPr>
              <w:pStyle w:val="plattetekst"/>
              <w:jc w:val="center"/>
              <w:rPr>
                <w:rFonts w:eastAsia="Calibri"/>
              </w:rPr>
            </w:pPr>
            <w:r>
              <w:rPr>
                <w:rFonts w:eastAsia="Calibri"/>
                <w:noProof/>
              </w:rPr>
              <w:drawing>
                <wp:inline distT="0" distB="0" distL="0" distR="0" wp14:anchorId="7A39B91A" wp14:editId="2E8303F6">
                  <wp:extent cx="266400" cy="1753200"/>
                  <wp:effectExtent l="0" t="0" r="635" b="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400" cy="175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A6865F" w14:textId="77777777" w:rsidR="005C23AE" w:rsidRPr="005C23AE" w:rsidRDefault="005C23AE" w:rsidP="005C23AE">
            <w:pPr>
              <w:pStyle w:val="plattetekst"/>
              <w:rPr>
                <w:rFonts w:eastAsia="Calibri"/>
              </w:rPr>
            </w:pPr>
          </w:p>
          <w:p w14:paraId="257DA602" w14:textId="77777777" w:rsidR="005C23AE" w:rsidRPr="005C23AE" w:rsidRDefault="005C23AE" w:rsidP="005C23AE">
            <w:pPr>
              <w:pStyle w:val="plattetekst"/>
              <w:rPr>
                <w:rFonts w:eastAsia="Calibri"/>
              </w:rPr>
            </w:pPr>
          </w:p>
          <w:p w14:paraId="605656BE" w14:textId="77777777" w:rsidR="005C23AE" w:rsidRPr="005C23AE" w:rsidRDefault="005C23AE" w:rsidP="005C23AE">
            <w:pPr>
              <w:pStyle w:val="plattetekst"/>
              <w:rPr>
                <w:rFonts w:eastAsia="Calibri"/>
              </w:rPr>
            </w:pPr>
          </w:p>
        </w:tc>
        <w:tc>
          <w:tcPr>
            <w:tcW w:w="6405" w:type="dxa"/>
            <w:shd w:val="clear" w:color="auto" w:fill="auto"/>
          </w:tcPr>
          <w:p w14:paraId="588C5CD6" w14:textId="77777777" w:rsidR="0078311E" w:rsidRDefault="0078311E" w:rsidP="0078311E">
            <w:pPr>
              <w:pStyle w:val="opsomming"/>
              <w:numPr>
                <w:ilvl w:val="0"/>
                <w:numId w:val="10"/>
              </w:numPr>
            </w:pPr>
            <w:r>
              <w:t>maatcontrole uitgangsmateriaal (rolmaat)</w:t>
            </w:r>
          </w:p>
          <w:p w14:paraId="1BD27029" w14:textId="77777777" w:rsidR="0078311E" w:rsidRDefault="0078311E" w:rsidP="0078311E">
            <w:pPr>
              <w:pStyle w:val="opsomming"/>
              <w:numPr>
                <w:ilvl w:val="0"/>
                <w:numId w:val="10"/>
              </w:numPr>
            </w:pPr>
            <w:r>
              <w:t>afbramen (vijl)</w:t>
            </w:r>
          </w:p>
          <w:p w14:paraId="73259661" w14:textId="77777777" w:rsidR="0078311E" w:rsidRDefault="0078311E" w:rsidP="0078311E">
            <w:pPr>
              <w:pStyle w:val="opsomming"/>
              <w:numPr>
                <w:ilvl w:val="0"/>
                <w:numId w:val="10"/>
              </w:numPr>
            </w:pPr>
            <w:r>
              <w:t>werkstuk in bankschroef plaatsen en punt vijlen (zoetvijl)</w:t>
            </w:r>
          </w:p>
          <w:p w14:paraId="0406FE01" w14:textId="77777777" w:rsidR="0078311E" w:rsidRDefault="0078311E" w:rsidP="0078311E">
            <w:pPr>
              <w:pStyle w:val="opsomming"/>
              <w:numPr>
                <w:ilvl w:val="0"/>
                <w:numId w:val="10"/>
              </w:numPr>
            </w:pPr>
            <w:r>
              <w:t>werkstuk omdraaien</w:t>
            </w:r>
          </w:p>
          <w:p w14:paraId="1B4B1C18" w14:textId="77777777" w:rsidR="0078311E" w:rsidRDefault="0078311E" w:rsidP="0078311E">
            <w:pPr>
              <w:pStyle w:val="opsomming"/>
              <w:numPr>
                <w:ilvl w:val="0"/>
                <w:numId w:val="10"/>
              </w:numPr>
            </w:pPr>
            <w:r>
              <w:t>zoekrandje aanbrengen (vijl of schuurband)</w:t>
            </w:r>
          </w:p>
          <w:p w14:paraId="2B81933F" w14:textId="77777777" w:rsidR="0078311E" w:rsidRDefault="0078311E" w:rsidP="0078311E">
            <w:pPr>
              <w:pStyle w:val="opsomming"/>
              <w:numPr>
                <w:ilvl w:val="0"/>
                <w:numId w:val="10"/>
              </w:numPr>
            </w:pPr>
            <w:r>
              <w:t>schroefdraad M10 aanbrengen (snijplaat M10 en snijraam)</w:t>
            </w:r>
          </w:p>
          <w:p w14:paraId="24FA9927" w14:textId="77777777" w:rsidR="0078311E" w:rsidRDefault="0078311E" w:rsidP="0078311E">
            <w:pPr>
              <w:pStyle w:val="opsomming"/>
              <w:numPr>
                <w:ilvl w:val="0"/>
                <w:numId w:val="10"/>
              </w:numPr>
            </w:pPr>
            <w:r>
              <w:t>eindcontrole (schuifmaat, testmoer M10)</w:t>
            </w:r>
          </w:p>
          <w:p w14:paraId="6B4AA3D1" w14:textId="704ECEAA" w:rsidR="004D1F59" w:rsidRPr="004D1F59" w:rsidRDefault="004D1F59" w:rsidP="004D1F59">
            <w:pPr>
              <w:pStyle w:val="opsomming3"/>
              <w:numPr>
                <w:ilvl w:val="0"/>
                <w:numId w:val="0"/>
              </w:numPr>
              <w:rPr>
                <w:rFonts w:eastAsia="Calibri"/>
              </w:rPr>
            </w:pPr>
          </w:p>
        </w:tc>
      </w:tr>
    </w:tbl>
    <w:p w14:paraId="5B60AC2E" w14:textId="77777777" w:rsidR="005C23AE" w:rsidRDefault="005C23AE" w:rsidP="00C3045B">
      <w:pPr>
        <w:pStyle w:val="plattetekst"/>
        <w:rPr>
          <w:rFonts w:eastAsia="Calibri"/>
        </w:rPr>
      </w:pPr>
    </w:p>
    <w:p w14:paraId="35C8FC1C" w14:textId="4DA6D8B6" w:rsidR="00C3045B" w:rsidRDefault="00C3045B" w:rsidP="009D75B0">
      <w:pPr>
        <w:pStyle w:val="plattetekst"/>
        <w:rPr>
          <w:rFonts w:eastAsia="Calibri"/>
        </w:rPr>
      </w:pPr>
    </w:p>
    <w:p w14:paraId="79975CC8" w14:textId="77777777" w:rsidR="00540997" w:rsidRDefault="00540997" w:rsidP="009D75B0">
      <w:pPr>
        <w:pStyle w:val="plattetekst"/>
        <w:rPr>
          <w:rFonts w:eastAsia="Calibri"/>
        </w:rPr>
        <w:sectPr w:rsidR="00540997" w:rsidSect="005C23AE"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9D75B0" w:rsidRPr="0060120C" w14:paraId="29D0BFEA" w14:textId="77777777" w:rsidTr="18A49688">
        <w:tc>
          <w:tcPr>
            <w:tcW w:w="3232" w:type="dxa"/>
            <w:shd w:val="clear" w:color="auto" w:fill="auto"/>
          </w:tcPr>
          <w:p w14:paraId="5B569B14" w14:textId="149F210B" w:rsidR="009D75B0" w:rsidRDefault="009D75B0" w:rsidP="005C23AE">
            <w:pPr>
              <w:pStyle w:val="plattetekst"/>
            </w:pPr>
            <w:r w:rsidRPr="0060120C">
              <w:lastRenderedPageBreak/>
              <w:t xml:space="preserve">stuknummer </w:t>
            </w:r>
            <w:r>
              <w:t>5</w:t>
            </w:r>
          </w:p>
          <w:p w14:paraId="37C34D2E" w14:textId="77777777" w:rsidR="00884A69" w:rsidRDefault="00884A69" w:rsidP="005C23AE">
            <w:pPr>
              <w:pStyle w:val="plattetekst"/>
            </w:pPr>
          </w:p>
          <w:p w14:paraId="43572357" w14:textId="3DC2E4C9" w:rsidR="0087623A" w:rsidRDefault="00DD428C" w:rsidP="005C23AE">
            <w:pPr>
              <w:pStyle w:val="plattetekst"/>
            </w:pPr>
            <w:r>
              <w:rPr>
                <w:noProof/>
              </w:rPr>
              <w:drawing>
                <wp:inline distT="0" distB="0" distL="0" distR="0" wp14:anchorId="1D450D43" wp14:editId="45CF537E">
                  <wp:extent cx="1914525" cy="1152525"/>
                  <wp:effectExtent l="0" t="0" r="0" b="0"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88288E" w14:textId="77777777" w:rsidR="009D75B0" w:rsidRDefault="009D75B0" w:rsidP="005C23AE">
            <w:pPr>
              <w:pStyle w:val="plattetekst"/>
            </w:pPr>
          </w:p>
          <w:p w14:paraId="5235FD58" w14:textId="77777777" w:rsidR="009D75B0" w:rsidRPr="0060120C" w:rsidRDefault="009D75B0" w:rsidP="005C23AE">
            <w:pPr>
              <w:pStyle w:val="plattetekst"/>
              <w:jc w:val="center"/>
            </w:pPr>
          </w:p>
        </w:tc>
        <w:tc>
          <w:tcPr>
            <w:tcW w:w="6405" w:type="dxa"/>
            <w:shd w:val="clear" w:color="auto" w:fill="auto"/>
          </w:tcPr>
          <w:p w14:paraId="0CF593A5" w14:textId="5BD3F666" w:rsidR="00604454" w:rsidRDefault="602882C2" w:rsidP="00DD428C">
            <w:pPr>
              <w:pStyle w:val="opsomming"/>
            </w:pPr>
            <w:r>
              <w:t>maatcontrole uitgangsmateriaal (schuifmaat)</w:t>
            </w:r>
          </w:p>
          <w:p w14:paraId="3F890FB8" w14:textId="561CD241" w:rsidR="0034567D" w:rsidRPr="00583CBD" w:rsidRDefault="0F06712A" w:rsidP="00DD428C">
            <w:pPr>
              <w:pStyle w:val="opsomming"/>
            </w:pPr>
            <w:r>
              <w:t xml:space="preserve">middelpunt aftekenen en centeren (hoogteschuifmaat of liniaal en </w:t>
            </w:r>
            <w:proofErr w:type="spellStart"/>
            <w:r>
              <w:t>kraspen</w:t>
            </w:r>
            <w:proofErr w:type="spellEnd"/>
            <w:r>
              <w:t>, centerpons en hamer)</w:t>
            </w:r>
          </w:p>
          <w:p w14:paraId="082CDF77" w14:textId="77777777" w:rsidR="0034567D" w:rsidRPr="00583CBD" w:rsidRDefault="0F06712A" w:rsidP="00DD428C">
            <w:pPr>
              <w:pStyle w:val="opsomming"/>
            </w:pPr>
            <w:r>
              <w:t xml:space="preserve">zeskant sw100 aftekenen (gradenboog en </w:t>
            </w:r>
            <w:proofErr w:type="spellStart"/>
            <w:r>
              <w:t>kraspen</w:t>
            </w:r>
            <w:proofErr w:type="spellEnd"/>
            <w:r>
              <w:t xml:space="preserve"> en/of steekpasser)</w:t>
            </w:r>
          </w:p>
          <w:p w14:paraId="3C8585A3" w14:textId="77777777" w:rsidR="0034567D" w:rsidRPr="00583CBD" w:rsidRDefault="0F06712A" w:rsidP="00DD428C">
            <w:pPr>
              <w:pStyle w:val="opsomming"/>
            </w:pPr>
            <w:r>
              <w:t>gat Ø10 boren (boormachine, griptang, boor Ø10)</w:t>
            </w:r>
          </w:p>
          <w:p w14:paraId="69649AE6" w14:textId="5911C384" w:rsidR="0034567D" w:rsidRPr="00583CBD" w:rsidRDefault="0F06712A" w:rsidP="00DD428C">
            <w:pPr>
              <w:pStyle w:val="opsomming"/>
            </w:pPr>
            <w:r>
              <w:t>zeskant</w:t>
            </w:r>
            <w:r w:rsidR="6784C739">
              <w:t xml:space="preserve"> uitknippen</w:t>
            </w:r>
            <w:r>
              <w:t xml:space="preserve"> (hefboomknipschaar)</w:t>
            </w:r>
          </w:p>
          <w:p w14:paraId="53975DD8" w14:textId="77777777" w:rsidR="0034567D" w:rsidRDefault="0F06712A" w:rsidP="00DD428C">
            <w:pPr>
              <w:pStyle w:val="opsomming"/>
            </w:pPr>
            <w:r>
              <w:t>afbramen (vijl)</w:t>
            </w:r>
          </w:p>
          <w:p w14:paraId="207A9565" w14:textId="77777777" w:rsidR="009D75B0" w:rsidRDefault="602882C2" w:rsidP="00DD428C">
            <w:pPr>
              <w:pStyle w:val="opsomming"/>
            </w:pPr>
            <w:r>
              <w:t>eindcontrole (schuifmaat)</w:t>
            </w:r>
          </w:p>
          <w:p w14:paraId="7FE25B2D" w14:textId="0B92F982" w:rsidR="007F28AC" w:rsidRPr="001460C2" w:rsidRDefault="007F28AC" w:rsidP="007F28AC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41BDF816" w14:textId="77777777" w:rsidR="00C3045B" w:rsidRDefault="00C3045B" w:rsidP="009D75B0">
      <w:pPr>
        <w:pStyle w:val="plattetekst"/>
        <w:rPr>
          <w:rFonts w:eastAsia="Calibri"/>
        </w:rPr>
      </w:pPr>
    </w:p>
    <w:p w14:paraId="3AD0B12C" w14:textId="77777777" w:rsidR="007F28AC" w:rsidRDefault="007F28AC" w:rsidP="009D75B0">
      <w:pPr>
        <w:pStyle w:val="plattetekst"/>
        <w:rPr>
          <w:rFonts w:eastAsia="Calibri"/>
        </w:r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7F28AC" w:rsidRPr="0060120C" w14:paraId="51F34351" w14:textId="77777777" w:rsidTr="00003CAD">
        <w:tc>
          <w:tcPr>
            <w:tcW w:w="3232" w:type="dxa"/>
            <w:shd w:val="clear" w:color="auto" w:fill="auto"/>
          </w:tcPr>
          <w:p w14:paraId="18C90913" w14:textId="77777777" w:rsidR="007F28AC" w:rsidRDefault="007F28AC" w:rsidP="00003CAD">
            <w:pPr>
              <w:pStyle w:val="plattetekst"/>
            </w:pPr>
            <w:r w:rsidRPr="0060120C">
              <w:t xml:space="preserve">stuknummer </w:t>
            </w:r>
            <w:r>
              <w:t>6</w:t>
            </w:r>
          </w:p>
          <w:p w14:paraId="736DDC17" w14:textId="77777777" w:rsidR="007F28AC" w:rsidRDefault="007F28AC" w:rsidP="00003CAD">
            <w:pPr>
              <w:pStyle w:val="plattetekst"/>
            </w:pPr>
          </w:p>
          <w:p w14:paraId="58A1556A" w14:textId="25DD88CB" w:rsidR="007F28AC" w:rsidRPr="0060120C" w:rsidRDefault="00DD428C" w:rsidP="00003CAD">
            <w:pPr>
              <w:pStyle w:val="plattetekst"/>
            </w:pPr>
            <w:r>
              <w:rPr>
                <w:noProof/>
              </w:rPr>
              <w:drawing>
                <wp:inline distT="0" distB="0" distL="0" distR="0" wp14:anchorId="0B034DB6" wp14:editId="579FBB33">
                  <wp:extent cx="1447800" cy="1657350"/>
                  <wp:effectExtent l="0" t="0" r="0" b="0"/>
                  <wp:docPr id="6" name="Afbeeld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05" w:type="dxa"/>
            <w:shd w:val="clear" w:color="auto" w:fill="auto"/>
          </w:tcPr>
          <w:p w14:paraId="4056B579" w14:textId="77777777" w:rsidR="007F28AC" w:rsidRPr="00B83A64" w:rsidRDefault="007F28AC" w:rsidP="00DD428C">
            <w:pPr>
              <w:pStyle w:val="opsomming3"/>
              <w:numPr>
                <w:ilvl w:val="0"/>
                <w:numId w:val="7"/>
              </w:numPr>
            </w:pPr>
            <w:r w:rsidRPr="00B83A64">
              <w:t>maatcontrole uitgangsmateriaal (liniaal + schuifmaat)</w:t>
            </w:r>
          </w:p>
          <w:p w14:paraId="597CC75C" w14:textId="77777777" w:rsidR="007F28AC" w:rsidRPr="00B83A64" w:rsidRDefault="007F28AC" w:rsidP="00DD428C">
            <w:pPr>
              <w:pStyle w:val="opsomming3"/>
              <w:numPr>
                <w:ilvl w:val="0"/>
                <w:numId w:val="7"/>
              </w:numPr>
            </w:pPr>
            <w:r w:rsidRPr="00B83A64">
              <w:t>afbramen (vijl)</w:t>
            </w:r>
          </w:p>
          <w:p w14:paraId="22F8FD8C" w14:textId="77777777" w:rsidR="007F28AC" w:rsidRPr="00B83A64" w:rsidRDefault="007F28AC" w:rsidP="00DD428C">
            <w:pPr>
              <w:pStyle w:val="opsomming3"/>
              <w:numPr>
                <w:ilvl w:val="0"/>
                <w:numId w:val="7"/>
              </w:numPr>
            </w:pPr>
            <w:r w:rsidRPr="00B83A64">
              <w:t>buiglijnen en gaten aftekenen (hoogteschuifmaat</w:t>
            </w:r>
            <w:r>
              <w:t xml:space="preserve"> of </w:t>
            </w:r>
            <w:proofErr w:type="spellStart"/>
            <w:r>
              <w:t>kraspen</w:t>
            </w:r>
            <w:proofErr w:type="spellEnd"/>
            <w:r>
              <w:t xml:space="preserve"> en liniaal, </w:t>
            </w:r>
            <w:r w:rsidRPr="00B83A64">
              <w:t>centerpons en hamer)</w:t>
            </w:r>
          </w:p>
          <w:p w14:paraId="4523B7A1" w14:textId="77777777" w:rsidR="007F28AC" w:rsidRDefault="007F28AC" w:rsidP="00DD428C">
            <w:pPr>
              <w:pStyle w:val="opsomming3"/>
              <w:numPr>
                <w:ilvl w:val="0"/>
                <w:numId w:val="7"/>
              </w:numPr>
            </w:pPr>
            <w:r w:rsidRPr="00B83A64">
              <w:t>gaten Ø</w:t>
            </w:r>
            <w:r>
              <w:t>3,2</w:t>
            </w:r>
            <w:r w:rsidRPr="00B83A64">
              <w:t xml:space="preserve"> boren en afbramen (boormachine, spiraalboor Ø</w:t>
            </w:r>
            <w:r>
              <w:t xml:space="preserve">3,2 </w:t>
            </w:r>
            <w:r w:rsidRPr="00B83A64">
              <w:t>en verzinkboor)</w:t>
            </w:r>
          </w:p>
          <w:p w14:paraId="0648782E" w14:textId="77777777" w:rsidR="007F28AC" w:rsidRDefault="007F28AC" w:rsidP="00DD428C">
            <w:pPr>
              <w:pStyle w:val="opsomming3"/>
              <w:numPr>
                <w:ilvl w:val="0"/>
                <w:numId w:val="7"/>
              </w:numPr>
            </w:pPr>
            <w:r>
              <w:t xml:space="preserve">twee </w:t>
            </w:r>
            <w:r w:rsidRPr="00B83A64">
              <w:t>hoeken uithoeken (uithoekschaar)</w:t>
            </w:r>
          </w:p>
          <w:p w14:paraId="25372446" w14:textId="77777777" w:rsidR="007F28AC" w:rsidRDefault="007F28AC" w:rsidP="00DD428C">
            <w:pPr>
              <w:pStyle w:val="opsomming3"/>
              <w:numPr>
                <w:ilvl w:val="0"/>
                <w:numId w:val="7"/>
              </w:numPr>
            </w:pPr>
            <w:r>
              <w:t>schuine kanten knippen (hefboomknipschaar)</w:t>
            </w:r>
          </w:p>
          <w:p w14:paraId="4F7767AC" w14:textId="77777777" w:rsidR="007F28AC" w:rsidRDefault="007F28AC" w:rsidP="00DD428C">
            <w:pPr>
              <w:pStyle w:val="opsomming3"/>
              <w:numPr>
                <w:ilvl w:val="0"/>
                <w:numId w:val="7"/>
              </w:numPr>
            </w:pPr>
            <w:r>
              <w:t>afbramen (vijl)</w:t>
            </w:r>
          </w:p>
          <w:p w14:paraId="32D10DF2" w14:textId="7FF275D4" w:rsidR="007F28AC" w:rsidRPr="00B83A64" w:rsidRDefault="007F28AC" w:rsidP="00DD428C">
            <w:pPr>
              <w:pStyle w:val="opsomming3"/>
              <w:numPr>
                <w:ilvl w:val="0"/>
                <w:numId w:val="7"/>
              </w:numPr>
            </w:pPr>
            <w:r w:rsidRPr="00B83A64">
              <w:t xml:space="preserve">plaat buigen op de </w:t>
            </w:r>
            <w:r w:rsidR="0015187D">
              <w:t>buig</w:t>
            </w:r>
            <w:r w:rsidRPr="00B83A64">
              <w:t>lijnen (</w:t>
            </w:r>
            <w:proofErr w:type="spellStart"/>
            <w:r w:rsidRPr="00B83A64">
              <w:t>zetbank</w:t>
            </w:r>
            <w:proofErr w:type="spellEnd"/>
            <w:r w:rsidRPr="00B83A64">
              <w:t>)</w:t>
            </w:r>
          </w:p>
          <w:p w14:paraId="1910DC4D" w14:textId="77777777" w:rsidR="007F28AC" w:rsidRDefault="007F28AC" w:rsidP="00DD428C">
            <w:pPr>
              <w:pStyle w:val="opsomming3"/>
              <w:numPr>
                <w:ilvl w:val="0"/>
                <w:numId w:val="7"/>
              </w:numPr>
            </w:pPr>
            <w:r w:rsidRPr="00B83A64">
              <w:t>eindcontrole (</w:t>
            </w:r>
            <w:r>
              <w:t xml:space="preserve">liniaal, </w:t>
            </w:r>
            <w:r w:rsidRPr="00B83A64">
              <w:t>schuifmaat en gradenboog)</w:t>
            </w:r>
          </w:p>
          <w:p w14:paraId="36E03237" w14:textId="77777777" w:rsidR="007F28AC" w:rsidRPr="001460C2" w:rsidRDefault="007F28AC" w:rsidP="00003CAD">
            <w:pPr>
              <w:pStyle w:val="opsomming3"/>
              <w:numPr>
                <w:ilvl w:val="0"/>
                <w:numId w:val="0"/>
              </w:numPr>
            </w:pPr>
          </w:p>
        </w:tc>
      </w:tr>
    </w:tbl>
    <w:p w14:paraId="24D7E753" w14:textId="77777777" w:rsidR="007F28AC" w:rsidRDefault="007F28AC" w:rsidP="009D75B0">
      <w:pPr>
        <w:pStyle w:val="plattetekst"/>
        <w:rPr>
          <w:rFonts w:eastAsia="Calibri"/>
        </w:rPr>
      </w:pPr>
    </w:p>
    <w:p w14:paraId="4CF1DE9D" w14:textId="1DA27027" w:rsidR="00E5737B" w:rsidRDefault="00DD428C" w:rsidP="005B6E6B">
      <w:pPr>
        <w:rPr>
          <w:sz w:val="2"/>
          <w:szCs w:val="2"/>
        </w:rPr>
      </w:pPr>
      <w:r>
        <w:rPr>
          <w:noProof/>
          <w:sz w:val="2"/>
          <w:szCs w:val="2"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1AB446D" wp14:editId="625CCFF2">
                <wp:simplePos x="0" y="0"/>
                <wp:positionH relativeFrom="page">
                  <wp:posOffset>4702175</wp:posOffset>
                </wp:positionH>
                <wp:positionV relativeFrom="page">
                  <wp:posOffset>9872345</wp:posOffset>
                </wp:positionV>
                <wp:extent cx="2286000" cy="342900"/>
                <wp:effectExtent l="0" t="4445" r="3175" b="0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6D041B" w14:textId="77777777" w:rsidR="008109C6" w:rsidRDefault="008109C6">
                            <w:pPr>
                              <w:jc w:val="right"/>
                            </w:pPr>
                            <w:r>
                              <w:rPr>
                                <w:sz w:val="16"/>
                              </w:rPr>
                              <w:t xml:space="preserve">einde </w:t>
                            </w:r>
                            <w:r>
                              <w:rPr>
                                <w:sz w:val="16"/>
                              </w:rPr>
                              <w:fldChar w:fldCharType="begin"/>
                            </w:r>
                            <w:r>
                              <w:rPr>
                                <w:sz w:val="16"/>
                              </w:rPr>
                              <w:instrText xml:space="preserve"> ADVANCE \d 1 </w:instrText>
                            </w:r>
                            <w:r>
                              <w:rPr>
                                <w:sz w:val="16"/>
                              </w:rPr>
                              <w:fldChar w:fldCharType="end"/>
                            </w:r>
                            <w:r>
                              <w:rPr>
                                <w:rFonts w:ascii="Wingdings" w:eastAsia="Wingdings" w:hAnsi="Wingdings" w:cs="Wingdings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1AB446D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margin-left:370.25pt;margin-top:777.35pt;width:180pt;height:2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" stroked="f">
                <v:textbox>
                  <w:txbxContent>
                    <w:p w14:paraId="526D041B" w14:textId="77777777" w:rsidR="008109C6" w:rsidRDefault="008109C6">
                      <w:pPr>
                        <w:jc w:val="right"/>
                      </w:pPr>
                      <w:r>
                        <w:rPr>
                          <w:sz w:val="16"/>
                        </w:rPr>
                        <w:t xml:space="preserve">einde </w:t>
                      </w:r>
                      <w:r>
                        <w:rPr>
                          <w:sz w:val="16"/>
                        </w:rPr>
                        <w:fldChar w:fldCharType="begin"/>
                      </w:r>
                      <w:r>
                        <w:rPr>
                          <w:sz w:val="16"/>
                        </w:rPr>
                        <w:instrText xml:space="preserve"> ADVANCE \d 1 </w:instrText>
                      </w:r>
                      <w:r>
                        <w:rPr>
                          <w:sz w:val="16"/>
                        </w:rPr>
                        <w:fldChar w:fldCharType="end"/>
                      </w:r>
                      <w:r>
                        <w:rPr>
                          <w:rFonts w:ascii="Wingdings" w:eastAsia="Wingdings" w:hAnsi="Wingdings" w:cs="Wingdings"/>
                        </w:rPr>
                        <w:t>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E5737B" w:rsidSect="005C23AE">
      <w:headerReference w:type="default" r:id="rId20"/>
      <w:pgSz w:w="11906" w:h="16838"/>
      <w:pgMar w:top="850" w:right="1134" w:bottom="1701" w:left="1134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1D7A53" w14:textId="77777777" w:rsidR="00DA09DF" w:rsidRDefault="00DA09DF">
      <w:r>
        <w:separator/>
      </w:r>
    </w:p>
  </w:endnote>
  <w:endnote w:type="continuationSeparator" w:id="0">
    <w:p w14:paraId="2EDD9C9A" w14:textId="77777777" w:rsidR="00DA09DF" w:rsidRDefault="00DA09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7FDF2700-0D78-465D-833B-71E4DE69E39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300C9177-AF86-4C05-9D12-3DECEB1DC26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368ED2AF-18F1-4FB3-8AC0-C2C827E78D2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43697" w14:textId="02716F61" w:rsidR="00540997" w:rsidRPr="00540997" w:rsidRDefault="00265399" w:rsidP="00540997">
    <w:pPr>
      <w:pStyle w:val="Voettekst0"/>
    </w:pPr>
    <w:r w:rsidRPr="00265399">
      <w:rPr>
        <w:rStyle w:val="sdu"/>
      </w:rPr>
      <w:t>vr_bijlage_bb</w:t>
    </w:r>
    <w:r w:rsidR="00F53C44" w:rsidRPr="00F53C44">
      <w:rPr>
        <w:rStyle w:val="sdu"/>
      </w:rPr>
      <w:t>.docx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B45A9B" w14:textId="77777777" w:rsidR="00540997" w:rsidRDefault="00540997">
    <w:r>
      <w:t>0000-0000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1E2431" w14:textId="10143B74" w:rsidR="009D75B0" w:rsidRPr="00D04AE3" w:rsidRDefault="00DD428C" w:rsidP="00D04AE3">
    <w:pPr>
      <w:pStyle w:val="Voettekst0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230FC2E" wp14:editId="2C2B316F">
              <wp:simplePos x="0" y="0"/>
              <wp:positionH relativeFrom="page">
                <wp:posOffset>720090</wp:posOffset>
              </wp:positionH>
              <wp:positionV relativeFrom="page">
                <wp:posOffset>9901555</wp:posOffset>
              </wp:positionV>
              <wp:extent cx="6120130" cy="215900"/>
              <wp:effectExtent l="0" t="0" r="0" b="0"/>
              <wp:wrapSquare wrapText="bothSides"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20130" cy="215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68D1AF4" w14:textId="0A81A66D" w:rsidR="00540997" w:rsidRDefault="00540997">
                          <w:pPr>
                            <w:pStyle w:val="voettekst"/>
                          </w:pPr>
                          <w:r>
                            <w:rPr>
                              <w:rStyle w:val="sdu"/>
                            </w:rPr>
                            <w:tab/>
                          </w:r>
                          <w:r>
                            <w:rPr>
                              <w:rStyle w:val="pagnr"/>
                            </w:rPr>
                            <w:fldChar w:fldCharType="begin"/>
                          </w:r>
                          <w:r>
                            <w:rPr>
                              <w:rStyle w:val="pagnr"/>
                            </w:rPr>
                            <w:instrText xml:space="preserve"> PAGE </w:instrText>
                          </w:r>
                          <w:r>
                            <w:rPr>
                              <w:rStyle w:val="pagnr"/>
                            </w:rPr>
                            <w:fldChar w:fldCharType="separate"/>
                          </w:r>
                          <w:r>
                            <w:rPr>
                              <w:rStyle w:val="pagnr"/>
                              <w:noProof/>
                            </w:rPr>
                            <w:t>2</w:t>
                          </w:r>
                          <w:r>
                            <w:rPr>
                              <w:rStyle w:val="pagnr"/>
                            </w:rPr>
                            <w:fldChar w:fldCharType="end"/>
                          </w:r>
                          <w:r>
                            <w:rPr>
                              <w:rStyle w:val="pagnr"/>
                            </w:rPr>
                            <w:t xml:space="preserve"> / </w:t>
                          </w:r>
                          <w:r>
                            <w:rPr>
                              <w:rStyle w:val="pagnr"/>
                            </w:rPr>
                            <w:fldChar w:fldCharType="begin"/>
                          </w:r>
                          <w:r>
                            <w:rPr>
                              <w:rStyle w:val="pagnr"/>
                            </w:rPr>
                            <w:instrText xml:space="preserve"> NUMPAGES   \* MERGEFORMAT </w:instrText>
                          </w:r>
                          <w:r>
                            <w:rPr>
                              <w:rStyle w:val="pagnr"/>
                            </w:rPr>
                            <w:fldChar w:fldCharType="separate"/>
                          </w:r>
                          <w:r>
                            <w:rPr>
                              <w:rStyle w:val="pagnr"/>
                              <w:noProof/>
                            </w:rPr>
                            <w:t>2</w:t>
                          </w:r>
                          <w:r>
                            <w:rPr>
                              <w:rStyle w:val="pagnr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230FC2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56.7pt;margin-top:779.65pt;width:481.9pt;height:17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" filled="f" stroked="f">
              <v:textbox inset="0,0,0,0">
                <w:txbxContent>
                  <w:p w14:paraId="468D1AF4" w14:textId="0A81A66D" w:rsidR="00540997" w:rsidRDefault="00540997">
                    <w:pPr>
                      <w:pStyle w:val="voettekst"/>
                    </w:pPr>
                    <w:r>
                      <w:rPr>
                        <w:rStyle w:val="sdu"/>
                      </w:rPr>
                      <w:tab/>
                    </w:r>
                    <w:r>
                      <w:rPr>
                        <w:rStyle w:val="pagnr"/>
                      </w:rPr>
                      <w:fldChar w:fldCharType="begin"/>
                    </w:r>
                    <w:r>
                      <w:rPr>
                        <w:rStyle w:val="pagnr"/>
                      </w:rPr>
                      <w:instrText xml:space="preserve"> PAGE </w:instrText>
                    </w:r>
                    <w:r>
                      <w:rPr>
                        <w:rStyle w:val="pagnr"/>
                      </w:rPr>
                      <w:fldChar w:fldCharType="separate"/>
                    </w:r>
                    <w:r>
                      <w:rPr>
                        <w:rStyle w:val="pagnr"/>
                        <w:noProof/>
                      </w:rPr>
                      <w:t>2</w:t>
                    </w:r>
                    <w:r>
                      <w:rPr>
                        <w:rStyle w:val="pagnr"/>
                      </w:rPr>
                      <w:fldChar w:fldCharType="end"/>
                    </w:r>
                    <w:r>
                      <w:rPr>
                        <w:rStyle w:val="pagnr"/>
                      </w:rPr>
                      <w:t xml:space="preserve"> / </w:t>
                    </w:r>
                    <w:r>
                      <w:rPr>
                        <w:rStyle w:val="pagnr"/>
                      </w:rPr>
                      <w:fldChar w:fldCharType="begin"/>
                    </w:r>
                    <w:r>
                      <w:rPr>
                        <w:rStyle w:val="pagnr"/>
                      </w:rPr>
                      <w:instrText xml:space="preserve"> NUMPAGES   \* MERGEFORMAT </w:instrText>
                    </w:r>
                    <w:r>
                      <w:rPr>
                        <w:rStyle w:val="pagnr"/>
                      </w:rPr>
                      <w:fldChar w:fldCharType="separate"/>
                    </w:r>
                    <w:r>
                      <w:rPr>
                        <w:rStyle w:val="pagnr"/>
                        <w:noProof/>
                      </w:rPr>
                      <w:t>2</w:t>
                    </w:r>
                    <w:r>
                      <w:rPr>
                        <w:rStyle w:val="pagnr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646231" w14:textId="77777777" w:rsidR="00DA09DF" w:rsidRDefault="00DA09DF">
      <w:r>
        <w:separator/>
      </w:r>
    </w:p>
  </w:footnote>
  <w:footnote w:type="continuationSeparator" w:id="0">
    <w:p w14:paraId="13D4A2C2" w14:textId="77777777" w:rsidR="00DA09DF" w:rsidRDefault="00DA09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AB562F" w14:textId="52CE87B8" w:rsidR="00F013DE" w:rsidRPr="00F13590" w:rsidRDefault="00F013DE" w:rsidP="00F13590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28F461D"/>
    <w:multiLevelType w:val="multilevel"/>
    <w:tmpl w:val="979A625E"/>
    <w:name w:val="opsomming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BF07B79"/>
    <w:multiLevelType w:val="multilevel"/>
    <w:tmpl w:val="4D400E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1FE84FE4"/>
    <w:multiLevelType w:val="multilevel"/>
    <w:tmpl w:val="5C76A5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9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0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1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5D74632D"/>
    <w:multiLevelType w:val="multilevel"/>
    <w:tmpl w:val="1C10E1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513763150">
    <w:abstractNumId w:val="0"/>
  </w:num>
  <w:num w:numId="2" w16cid:durableId="1632053044">
    <w:abstractNumId w:val="9"/>
  </w:num>
  <w:num w:numId="3" w16cid:durableId="805976468">
    <w:abstractNumId w:val="8"/>
  </w:num>
  <w:num w:numId="4" w16cid:durableId="1642347230">
    <w:abstractNumId w:val="3"/>
  </w:num>
  <w:num w:numId="5" w16cid:durableId="519439265">
    <w:abstractNumId w:val="12"/>
  </w:num>
  <w:num w:numId="6" w16cid:durableId="20938113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67970233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7604507">
    <w:abstractNumId w:val="10"/>
  </w:num>
  <w:num w:numId="9" w16cid:durableId="325942152">
    <w:abstractNumId w:val="2"/>
  </w:num>
  <w:num w:numId="10" w16cid:durableId="952514781">
    <w:abstractNumId w:val="2"/>
  </w:num>
  <w:num w:numId="11" w16cid:durableId="473104556">
    <w:abstractNumId w:val="11"/>
  </w:num>
  <w:num w:numId="12" w16cid:durableId="1953316942">
    <w:abstractNumId w:val="6"/>
  </w:num>
  <w:num w:numId="13" w16cid:durableId="905602753">
    <w:abstractNumId w:val="7"/>
  </w:num>
  <w:num w:numId="14" w16cid:durableId="569736498">
    <w:abstractNumId w:val="10"/>
  </w:num>
  <w:num w:numId="15" w16cid:durableId="645477246">
    <w:abstractNumId w:val="4"/>
  </w:num>
  <w:num w:numId="16" w16cid:durableId="1730224257">
    <w:abstractNumId w:val="2"/>
  </w:num>
  <w:num w:numId="17" w16cid:durableId="284821081">
    <w:abstractNumId w:val="5"/>
  </w:num>
  <w:num w:numId="18" w16cid:durableId="1930191484">
    <w:abstractNumId w:val="2"/>
  </w:num>
  <w:num w:numId="19" w16cid:durableId="1021517375">
    <w:abstractNumId w:val="2"/>
  </w:num>
  <w:num w:numId="20" w16cid:durableId="381445864">
    <w:abstractNumId w:val="2"/>
  </w:num>
  <w:num w:numId="21" w16cid:durableId="854686633">
    <w:abstractNumId w:val="2"/>
  </w:num>
  <w:num w:numId="22" w16cid:durableId="1130709383">
    <w:abstractNumId w:val="2"/>
  </w:num>
  <w:num w:numId="23" w16cid:durableId="2075812949">
    <w:abstractNumId w:val="2"/>
  </w:num>
  <w:num w:numId="24" w16cid:durableId="810515046">
    <w:abstractNumId w:val="2"/>
  </w:num>
  <w:num w:numId="25" w16cid:durableId="1809587410">
    <w:abstractNumId w:val="2"/>
  </w:num>
  <w:num w:numId="26" w16cid:durableId="1022393496">
    <w:abstractNumId w:val="2"/>
  </w:num>
  <w:num w:numId="27" w16cid:durableId="1615864509">
    <w:abstractNumId w:val="2"/>
  </w:num>
  <w:num w:numId="28" w16cid:durableId="986517432">
    <w:abstractNumId w:val="2"/>
  </w:num>
  <w:num w:numId="29" w16cid:durableId="230628117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123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7B09"/>
    <w:rsid w:val="0001001D"/>
    <w:rsid w:val="00010536"/>
    <w:rsid w:val="00010B7B"/>
    <w:rsid w:val="00012D8A"/>
    <w:rsid w:val="0001492D"/>
    <w:rsid w:val="0002051A"/>
    <w:rsid w:val="0002506D"/>
    <w:rsid w:val="00031DDE"/>
    <w:rsid w:val="000369B7"/>
    <w:rsid w:val="00042555"/>
    <w:rsid w:val="00042F23"/>
    <w:rsid w:val="000439EB"/>
    <w:rsid w:val="000443EE"/>
    <w:rsid w:val="00044C2D"/>
    <w:rsid w:val="00056E74"/>
    <w:rsid w:val="00061253"/>
    <w:rsid w:val="0007134D"/>
    <w:rsid w:val="00083110"/>
    <w:rsid w:val="000B1F7B"/>
    <w:rsid w:val="000B5228"/>
    <w:rsid w:val="000B6872"/>
    <w:rsid w:val="000C5AFE"/>
    <w:rsid w:val="000C6C75"/>
    <w:rsid w:val="000D00B1"/>
    <w:rsid w:val="000D78CB"/>
    <w:rsid w:val="000D7F35"/>
    <w:rsid w:val="000E0253"/>
    <w:rsid w:val="000F78D2"/>
    <w:rsid w:val="001103A4"/>
    <w:rsid w:val="00122901"/>
    <w:rsid w:val="0012540A"/>
    <w:rsid w:val="001310F2"/>
    <w:rsid w:val="001315F1"/>
    <w:rsid w:val="001418EA"/>
    <w:rsid w:val="00142103"/>
    <w:rsid w:val="0015187D"/>
    <w:rsid w:val="0015753A"/>
    <w:rsid w:val="001632C9"/>
    <w:rsid w:val="001756FA"/>
    <w:rsid w:val="00175C29"/>
    <w:rsid w:val="0017611D"/>
    <w:rsid w:val="001803CE"/>
    <w:rsid w:val="00186095"/>
    <w:rsid w:val="00193974"/>
    <w:rsid w:val="00196EF3"/>
    <w:rsid w:val="001A5887"/>
    <w:rsid w:val="001B20DF"/>
    <w:rsid w:val="001B3CBA"/>
    <w:rsid w:val="001C59D6"/>
    <w:rsid w:val="001D7423"/>
    <w:rsid w:val="001E0279"/>
    <w:rsid w:val="001F7F70"/>
    <w:rsid w:val="00211180"/>
    <w:rsid w:val="002125AE"/>
    <w:rsid w:val="00236AB6"/>
    <w:rsid w:val="00242B53"/>
    <w:rsid w:val="00243FF8"/>
    <w:rsid w:val="0024714C"/>
    <w:rsid w:val="00247B92"/>
    <w:rsid w:val="0025336C"/>
    <w:rsid w:val="00256940"/>
    <w:rsid w:val="002650F5"/>
    <w:rsid w:val="00265399"/>
    <w:rsid w:val="002675FF"/>
    <w:rsid w:val="00291C1E"/>
    <w:rsid w:val="00291C75"/>
    <w:rsid w:val="0029506F"/>
    <w:rsid w:val="00297A7D"/>
    <w:rsid w:val="00297BB2"/>
    <w:rsid w:val="002A5068"/>
    <w:rsid w:val="002B1E05"/>
    <w:rsid w:val="002B6DC0"/>
    <w:rsid w:val="002C3A6E"/>
    <w:rsid w:val="002D394A"/>
    <w:rsid w:val="002D6BB5"/>
    <w:rsid w:val="002E2362"/>
    <w:rsid w:val="002E7919"/>
    <w:rsid w:val="002E7D59"/>
    <w:rsid w:val="00301B12"/>
    <w:rsid w:val="00302D2A"/>
    <w:rsid w:val="003033E7"/>
    <w:rsid w:val="00311DF2"/>
    <w:rsid w:val="00314C78"/>
    <w:rsid w:val="003311FC"/>
    <w:rsid w:val="003336B0"/>
    <w:rsid w:val="00335495"/>
    <w:rsid w:val="003371F8"/>
    <w:rsid w:val="0034567D"/>
    <w:rsid w:val="00346FE1"/>
    <w:rsid w:val="00354DAD"/>
    <w:rsid w:val="00357EAF"/>
    <w:rsid w:val="0036090E"/>
    <w:rsid w:val="003636AF"/>
    <w:rsid w:val="00367FDC"/>
    <w:rsid w:val="00376961"/>
    <w:rsid w:val="00376CA0"/>
    <w:rsid w:val="00381D68"/>
    <w:rsid w:val="00387C58"/>
    <w:rsid w:val="003952AC"/>
    <w:rsid w:val="003A5EC2"/>
    <w:rsid w:val="003A6CF6"/>
    <w:rsid w:val="003B5678"/>
    <w:rsid w:val="003D50B1"/>
    <w:rsid w:val="003E50FF"/>
    <w:rsid w:val="003E6C88"/>
    <w:rsid w:val="003E6E22"/>
    <w:rsid w:val="003E7707"/>
    <w:rsid w:val="003F29BD"/>
    <w:rsid w:val="003F57CB"/>
    <w:rsid w:val="003F5C9B"/>
    <w:rsid w:val="00403EA7"/>
    <w:rsid w:val="004072DD"/>
    <w:rsid w:val="004079B4"/>
    <w:rsid w:val="004103C1"/>
    <w:rsid w:val="0041098A"/>
    <w:rsid w:val="004324D4"/>
    <w:rsid w:val="004365FF"/>
    <w:rsid w:val="00441562"/>
    <w:rsid w:val="00444D3B"/>
    <w:rsid w:val="00451126"/>
    <w:rsid w:val="00456AB1"/>
    <w:rsid w:val="00457E97"/>
    <w:rsid w:val="0046260B"/>
    <w:rsid w:val="004629B3"/>
    <w:rsid w:val="004631A4"/>
    <w:rsid w:val="004636CE"/>
    <w:rsid w:val="00467B5E"/>
    <w:rsid w:val="00472D61"/>
    <w:rsid w:val="00475596"/>
    <w:rsid w:val="00475A96"/>
    <w:rsid w:val="00482B9E"/>
    <w:rsid w:val="00485E45"/>
    <w:rsid w:val="004939DF"/>
    <w:rsid w:val="00494B3C"/>
    <w:rsid w:val="0049618A"/>
    <w:rsid w:val="004A00A0"/>
    <w:rsid w:val="004A2903"/>
    <w:rsid w:val="004A32B8"/>
    <w:rsid w:val="004A7B87"/>
    <w:rsid w:val="004B448D"/>
    <w:rsid w:val="004B47AB"/>
    <w:rsid w:val="004D1F59"/>
    <w:rsid w:val="004D768D"/>
    <w:rsid w:val="004E1245"/>
    <w:rsid w:val="004E1E8B"/>
    <w:rsid w:val="004E21E5"/>
    <w:rsid w:val="004E2B5F"/>
    <w:rsid w:val="004E3272"/>
    <w:rsid w:val="004E74A7"/>
    <w:rsid w:val="004E7F9F"/>
    <w:rsid w:val="004F1442"/>
    <w:rsid w:val="004F287E"/>
    <w:rsid w:val="005063B5"/>
    <w:rsid w:val="00510671"/>
    <w:rsid w:val="00510B4A"/>
    <w:rsid w:val="005152F9"/>
    <w:rsid w:val="00516233"/>
    <w:rsid w:val="00516A1F"/>
    <w:rsid w:val="0052009A"/>
    <w:rsid w:val="00521DC8"/>
    <w:rsid w:val="005240AB"/>
    <w:rsid w:val="00526D4C"/>
    <w:rsid w:val="005329AA"/>
    <w:rsid w:val="005335E1"/>
    <w:rsid w:val="00540298"/>
    <w:rsid w:val="00540997"/>
    <w:rsid w:val="00543422"/>
    <w:rsid w:val="00546191"/>
    <w:rsid w:val="005700B5"/>
    <w:rsid w:val="00570353"/>
    <w:rsid w:val="00576C47"/>
    <w:rsid w:val="00585466"/>
    <w:rsid w:val="00585BA9"/>
    <w:rsid w:val="005948E9"/>
    <w:rsid w:val="00595370"/>
    <w:rsid w:val="005A1D0C"/>
    <w:rsid w:val="005A1DA0"/>
    <w:rsid w:val="005B0B77"/>
    <w:rsid w:val="005B17BC"/>
    <w:rsid w:val="005B6E6B"/>
    <w:rsid w:val="005C02F7"/>
    <w:rsid w:val="005C23AE"/>
    <w:rsid w:val="005D11BE"/>
    <w:rsid w:val="005D1476"/>
    <w:rsid w:val="005D188D"/>
    <w:rsid w:val="005D2850"/>
    <w:rsid w:val="005F26F8"/>
    <w:rsid w:val="00604454"/>
    <w:rsid w:val="00623CBD"/>
    <w:rsid w:val="00625BB4"/>
    <w:rsid w:val="006267A1"/>
    <w:rsid w:val="00632B97"/>
    <w:rsid w:val="00635720"/>
    <w:rsid w:val="006416B1"/>
    <w:rsid w:val="006430AE"/>
    <w:rsid w:val="00644E6F"/>
    <w:rsid w:val="0065550B"/>
    <w:rsid w:val="00657780"/>
    <w:rsid w:val="00660F21"/>
    <w:rsid w:val="00664AAD"/>
    <w:rsid w:val="00665F41"/>
    <w:rsid w:val="006765D0"/>
    <w:rsid w:val="00682BF3"/>
    <w:rsid w:val="00692D6C"/>
    <w:rsid w:val="006A1C7A"/>
    <w:rsid w:val="006A6AC9"/>
    <w:rsid w:val="006B01B5"/>
    <w:rsid w:val="006B257E"/>
    <w:rsid w:val="006B27EC"/>
    <w:rsid w:val="006B2D8B"/>
    <w:rsid w:val="006B42A1"/>
    <w:rsid w:val="006C4083"/>
    <w:rsid w:val="006C453C"/>
    <w:rsid w:val="006C6304"/>
    <w:rsid w:val="006D227F"/>
    <w:rsid w:val="006F19DD"/>
    <w:rsid w:val="006F37EC"/>
    <w:rsid w:val="006F4551"/>
    <w:rsid w:val="00703729"/>
    <w:rsid w:val="007073C1"/>
    <w:rsid w:val="00711741"/>
    <w:rsid w:val="0071376D"/>
    <w:rsid w:val="007167E0"/>
    <w:rsid w:val="00722E32"/>
    <w:rsid w:val="00735927"/>
    <w:rsid w:val="00735EAE"/>
    <w:rsid w:val="007467D8"/>
    <w:rsid w:val="007602AB"/>
    <w:rsid w:val="00770A5D"/>
    <w:rsid w:val="007820C7"/>
    <w:rsid w:val="0078311E"/>
    <w:rsid w:val="00783AD5"/>
    <w:rsid w:val="007A62EA"/>
    <w:rsid w:val="007B045B"/>
    <w:rsid w:val="007B15B3"/>
    <w:rsid w:val="007B56A4"/>
    <w:rsid w:val="007B701D"/>
    <w:rsid w:val="007C31D6"/>
    <w:rsid w:val="007D09C6"/>
    <w:rsid w:val="007E5E7B"/>
    <w:rsid w:val="007F0708"/>
    <w:rsid w:val="007F28AC"/>
    <w:rsid w:val="00801FEA"/>
    <w:rsid w:val="008109C6"/>
    <w:rsid w:val="008150E0"/>
    <w:rsid w:val="00823BF0"/>
    <w:rsid w:val="00824B08"/>
    <w:rsid w:val="00824F0F"/>
    <w:rsid w:val="0082675F"/>
    <w:rsid w:val="0083571D"/>
    <w:rsid w:val="008423DC"/>
    <w:rsid w:val="008571BC"/>
    <w:rsid w:val="0086508F"/>
    <w:rsid w:val="00865381"/>
    <w:rsid w:val="008721BA"/>
    <w:rsid w:val="00872A0E"/>
    <w:rsid w:val="00874F45"/>
    <w:rsid w:val="0087623A"/>
    <w:rsid w:val="00884A69"/>
    <w:rsid w:val="00884DB6"/>
    <w:rsid w:val="00886B34"/>
    <w:rsid w:val="008913CC"/>
    <w:rsid w:val="008962A0"/>
    <w:rsid w:val="008A3B7B"/>
    <w:rsid w:val="008B05F7"/>
    <w:rsid w:val="008C3739"/>
    <w:rsid w:val="008C673C"/>
    <w:rsid w:val="008D3366"/>
    <w:rsid w:val="008D4E5E"/>
    <w:rsid w:val="008E694B"/>
    <w:rsid w:val="008F00AF"/>
    <w:rsid w:val="008F1DDC"/>
    <w:rsid w:val="008F3AC8"/>
    <w:rsid w:val="008F53F1"/>
    <w:rsid w:val="008F64E2"/>
    <w:rsid w:val="00901457"/>
    <w:rsid w:val="009029FE"/>
    <w:rsid w:val="0091249E"/>
    <w:rsid w:val="009216C2"/>
    <w:rsid w:val="00926B8B"/>
    <w:rsid w:val="00942C81"/>
    <w:rsid w:val="00945048"/>
    <w:rsid w:val="00954DD3"/>
    <w:rsid w:val="0095503D"/>
    <w:rsid w:val="00983E07"/>
    <w:rsid w:val="00997CBE"/>
    <w:rsid w:val="009A2579"/>
    <w:rsid w:val="009A414B"/>
    <w:rsid w:val="009C72F8"/>
    <w:rsid w:val="009D0B65"/>
    <w:rsid w:val="009D75B0"/>
    <w:rsid w:val="009E6034"/>
    <w:rsid w:val="009E63E7"/>
    <w:rsid w:val="009F0D31"/>
    <w:rsid w:val="009F5A65"/>
    <w:rsid w:val="009F7570"/>
    <w:rsid w:val="00A0380D"/>
    <w:rsid w:val="00A132E9"/>
    <w:rsid w:val="00A15468"/>
    <w:rsid w:val="00A21B79"/>
    <w:rsid w:val="00A40628"/>
    <w:rsid w:val="00A408B1"/>
    <w:rsid w:val="00A5332A"/>
    <w:rsid w:val="00A56599"/>
    <w:rsid w:val="00A56C95"/>
    <w:rsid w:val="00A576B1"/>
    <w:rsid w:val="00A57F1B"/>
    <w:rsid w:val="00A635F9"/>
    <w:rsid w:val="00A637DD"/>
    <w:rsid w:val="00A65D04"/>
    <w:rsid w:val="00A665D2"/>
    <w:rsid w:val="00A73362"/>
    <w:rsid w:val="00A81E1B"/>
    <w:rsid w:val="00A840B8"/>
    <w:rsid w:val="00A908E8"/>
    <w:rsid w:val="00AA68A0"/>
    <w:rsid w:val="00AC0B2C"/>
    <w:rsid w:val="00AC2423"/>
    <w:rsid w:val="00AC2E6B"/>
    <w:rsid w:val="00AC3FE3"/>
    <w:rsid w:val="00AE68FF"/>
    <w:rsid w:val="00AF01B5"/>
    <w:rsid w:val="00AF06DF"/>
    <w:rsid w:val="00B12BE9"/>
    <w:rsid w:val="00B12C08"/>
    <w:rsid w:val="00B1679D"/>
    <w:rsid w:val="00B226B8"/>
    <w:rsid w:val="00B356C2"/>
    <w:rsid w:val="00B361A1"/>
    <w:rsid w:val="00B36A3C"/>
    <w:rsid w:val="00B37371"/>
    <w:rsid w:val="00B37855"/>
    <w:rsid w:val="00B44530"/>
    <w:rsid w:val="00B562AE"/>
    <w:rsid w:val="00B76A29"/>
    <w:rsid w:val="00B80E31"/>
    <w:rsid w:val="00B83E29"/>
    <w:rsid w:val="00B93055"/>
    <w:rsid w:val="00B934D6"/>
    <w:rsid w:val="00B97F1A"/>
    <w:rsid w:val="00BA717B"/>
    <w:rsid w:val="00BB16AF"/>
    <w:rsid w:val="00BB252B"/>
    <w:rsid w:val="00BB553E"/>
    <w:rsid w:val="00BB7E50"/>
    <w:rsid w:val="00BC3B52"/>
    <w:rsid w:val="00BC542B"/>
    <w:rsid w:val="00BC7913"/>
    <w:rsid w:val="00BE343C"/>
    <w:rsid w:val="00BE79EF"/>
    <w:rsid w:val="00BF0135"/>
    <w:rsid w:val="00BF1A1E"/>
    <w:rsid w:val="00C028B1"/>
    <w:rsid w:val="00C05342"/>
    <w:rsid w:val="00C05443"/>
    <w:rsid w:val="00C108EA"/>
    <w:rsid w:val="00C10F7B"/>
    <w:rsid w:val="00C11BCC"/>
    <w:rsid w:val="00C238F2"/>
    <w:rsid w:val="00C3045B"/>
    <w:rsid w:val="00C333D4"/>
    <w:rsid w:val="00C62506"/>
    <w:rsid w:val="00C74C94"/>
    <w:rsid w:val="00C91D2A"/>
    <w:rsid w:val="00C9211A"/>
    <w:rsid w:val="00CA22EE"/>
    <w:rsid w:val="00CA6CEC"/>
    <w:rsid w:val="00CA6EEC"/>
    <w:rsid w:val="00CC6290"/>
    <w:rsid w:val="00CE1799"/>
    <w:rsid w:val="00CE2A11"/>
    <w:rsid w:val="00CE5851"/>
    <w:rsid w:val="00D03CCC"/>
    <w:rsid w:val="00D04ADC"/>
    <w:rsid w:val="00D04AE3"/>
    <w:rsid w:val="00D1079B"/>
    <w:rsid w:val="00D14FAB"/>
    <w:rsid w:val="00D1764F"/>
    <w:rsid w:val="00D23CFA"/>
    <w:rsid w:val="00D40053"/>
    <w:rsid w:val="00D40AC7"/>
    <w:rsid w:val="00D44840"/>
    <w:rsid w:val="00D47B9F"/>
    <w:rsid w:val="00D609B5"/>
    <w:rsid w:val="00D7104B"/>
    <w:rsid w:val="00D7137C"/>
    <w:rsid w:val="00D73009"/>
    <w:rsid w:val="00D76593"/>
    <w:rsid w:val="00D820A4"/>
    <w:rsid w:val="00D84B90"/>
    <w:rsid w:val="00D87C05"/>
    <w:rsid w:val="00D91BC4"/>
    <w:rsid w:val="00D91C14"/>
    <w:rsid w:val="00DA09DF"/>
    <w:rsid w:val="00DA290F"/>
    <w:rsid w:val="00DA598E"/>
    <w:rsid w:val="00DB5233"/>
    <w:rsid w:val="00DC16CC"/>
    <w:rsid w:val="00DC2956"/>
    <w:rsid w:val="00DC3239"/>
    <w:rsid w:val="00DD3074"/>
    <w:rsid w:val="00DD428C"/>
    <w:rsid w:val="00DD588E"/>
    <w:rsid w:val="00DD7BE4"/>
    <w:rsid w:val="00DE5049"/>
    <w:rsid w:val="00DE61BF"/>
    <w:rsid w:val="00DF2BB5"/>
    <w:rsid w:val="00DF3BAE"/>
    <w:rsid w:val="00E041EC"/>
    <w:rsid w:val="00E0658C"/>
    <w:rsid w:val="00E07DF1"/>
    <w:rsid w:val="00E1181D"/>
    <w:rsid w:val="00E25F8C"/>
    <w:rsid w:val="00E26781"/>
    <w:rsid w:val="00E37B09"/>
    <w:rsid w:val="00E45AD5"/>
    <w:rsid w:val="00E4723A"/>
    <w:rsid w:val="00E477EA"/>
    <w:rsid w:val="00E50523"/>
    <w:rsid w:val="00E52C00"/>
    <w:rsid w:val="00E55244"/>
    <w:rsid w:val="00E5737B"/>
    <w:rsid w:val="00E614D5"/>
    <w:rsid w:val="00E70455"/>
    <w:rsid w:val="00E735CE"/>
    <w:rsid w:val="00E84560"/>
    <w:rsid w:val="00E864A8"/>
    <w:rsid w:val="00E92EDE"/>
    <w:rsid w:val="00EB07A4"/>
    <w:rsid w:val="00EB1B42"/>
    <w:rsid w:val="00EC1D5F"/>
    <w:rsid w:val="00EF33E8"/>
    <w:rsid w:val="00EF4A9A"/>
    <w:rsid w:val="00F013DE"/>
    <w:rsid w:val="00F018B0"/>
    <w:rsid w:val="00F02682"/>
    <w:rsid w:val="00F04178"/>
    <w:rsid w:val="00F226E8"/>
    <w:rsid w:val="00F26BD2"/>
    <w:rsid w:val="00F3147C"/>
    <w:rsid w:val="00F32707"/>
    <w:rsid w:val="00F32E0B"/>
    <w:rsid w:val="00F34403"/>
    <w:rsid w:val="00F3697D"/>
    <w:rsid w:val="00F4483F"/>
    <w:rsid w:val="00F53C44"/>
    <w:rsid w:val="00F64F79"/>
    <w:rsid w:val="00F656E4"/>
    <w:rsid w:val="00F66D83"/>
    <w:rsid w:val="00F7508B"/>
    <w:rsid w:val="00F80E19"/>
    <w:rsid w:val="00F901D9"/>
    <w:rsid w:val="00F907B0"/>
    <w:rsid w:val="00F90AC7"/>
    <w:rsid w:val="00F90D0A"/>
    <w:rsid w:val="00F912B3"/>
    <w:rsid w:val="00F914A7"/>
    <w:rsid w:val="00FA1800"/>
    <w:rsid w:val="00FA1E78"/>
    <w:rsid w:val="00FA565E"/>
    <w:rsid w:val="00FA70EE"/>
    <w:rsid w:val="00FE4E86"/>
    <w:rsid w:val="00FF75D4"/>
    <w:rsid w:val="0B7C4FBF"/>
    <w:rsid w:val="0F06712A"/>
    <w:rsid w:val="10011E75"/>
    <w:rsid w:val="15C8528B"/>
    <w:rsid w:val="174AFA8F"/>
    <w:rsid w:val="18936FA2"/>
    <w:rsid w:val="18A49688"/>
    <w:rsid w:val="19A800BB"/>
    <w:rsid w:val="24297D97"/>
    <w:rsid w:val="27611E59"/>
    <w:rsid w:val="2A98BF1B"/>
    <w:rsid w:val="2DB9638A"/>
    <w:rsid w:val="2DD05FDD"/>
    <w:rsid w:val="305FF331"/>
    <w:rsid w:val="310FEE25"/>
    <w:rsid w:val="31176255"/>
    <w:rsid w:val="32ABBE86"/>
    <w:rsid w:val="354F87FD"/>
    <w:rsid w:val="39BAC768"/>
    <w:rsid w:val="410468EF"/>
    <w:rsid w:val="4219D4E2"/>
    <w:rsid w:val="44FF4A73"/>
    <w:rsid w:val="45F98312"/>
    <w:rsid w:val="476AFF53"/>
    <w:rsid w:val="492709C6"/>
    <w:rsid w:val="493123D4"/>
    <w:rsid w:val="4D23A670"/>
    <w:rsid w:val="5243D5C7"/>
    <w:rsid w:val="53B2A0B0"/>
    <w:rsid w:val="5A21E234"/>
    <w:rsid w:val="5D5982F6"/>
    <w:rsid w:val="602882C2"/>
    <w:rsid w:val="64E52DB7"/>
    <w:rsid w:val="6784C739"/>
    <w:rsid w:val="69D4972D"/>
    <w:rsid w:val="72E32A14"/>
    <w:rsid w:val="76394A3D"/>
    <w:rsid w:val="765D40C1"/>
    <w:rsid w:val="7949C078"/>
    <w:rsid w:val="7F3A5DD4"/>
    <w:rsid w:val="7FA94E20"/>
    <w:rsid w:val="7FEAFA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A9C8B64"/>
  <w15:chartTrackingRefBased/>
  <w15:docId w15:val="{3CD59F14-1B04-4062-A2BC-01911EDDE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2B6DC0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2B6DC0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2B6DC0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2B6DC0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2B6DC0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2B6DC0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2B6DC0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2B6DC0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2B6DC0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2B6DC0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2B6DC0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2B6DC0"/>
  </w:style>
  <w:style w:type="paragraph" w:customStyle="1" w:styleId="plattetekst">
    <w:name w:val="platte tekst"/>
    <w:basedOn w:val="Standaard"/>
    <w:link w:val="plattetekstChar"/>
    <w:rsid w:val="002B6DC0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2B6DC0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2B6DC0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2B6DC0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2B6DC0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2B6DC0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2B6DC0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2B6DC0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2B6DC0"/>
    <w:pPr>
      <w:shd w:val="clear" w:color="auto" w:fill="FF0000"/>
    </w:pPr>
  </w:style>
  <w:style w:type="paragraph" w:styleId="Ballontekst">
    <w:name w:val="Balloon Text"/>
    <w:basedOn w:val="Standaard"/>
    <w:semiHidden/>
    <w:rsid w:val="002B6DC0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2B6DC0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2B6DC0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2B6DC0"/>
    <w:rPr>
      <w:rFonts w:ascii="Arial" w:hAnsi="Arial"/>
      <w:sz w:val="16"/>
    </w:rPr>
  </w:style>
  <w:style w:type="paragraph" w:customStyle="1" w:styleId="jaartal">
    <w:name w:val="jaartal"/>
    <w:basedOn w:val="Standaard"/>
    <w:rsid w:val="002B6DC0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2B6DC0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2B6DC0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2B6DC0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2B6DC0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2B6DC0"/>
    <w:rPr>
      <w:szCs w:val="20"/>
      <w:lang w:eastAsia="en-US"/>
    </w:rPr>
  </w:style>
  <w:style w:type="character" w:customStyle="1" w:styleId="leesverder">
    <w:name w:val="leesverder"/>
    <w:rsid w:val="002B6DC0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2B6DC0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2B6DC0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2B6DC0"/>
  </w:style>
  <w:style w:type="paragraph" w:customStyle="1" w:styleId="nummering">
    <w:name w:val="nummering"/>
    <w:basedOn w:val="plattetekst"/>
    <w:rsid w:val="002B6DC0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2B6DC0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2B6DC0"/>
  </w:style>
  <w:style w:type="paragraph" w:customStyle="1" w:styleId="opsomming">
    <w:name w:val="opsomming"/>
    <w:basedOn w:val="plattetekst"/>
    <w:link w:val="opsommingCharChar"/>
    <w:rsid w:val="002B6DC0"/>
    <w:pPr>
      <w:numPr>
        <w:numId w:val="8"/>
      </w:numPr>
    </w:pPr>
    <w:rPr>
      <w:szCs w:val="20"/>
    </w:rPr>
  </w:style>
  <w:style w:type="character" w:customStyle="1" w:styleId="opsommingChar">
    <w:name w:val="opsomming Char"/>
    <w:rsid w:val="000B5228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2B6DC0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2B6DC0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2B6DC0"/>
  </w:style>
  <w:style w:type="character" w:customStyle="1" w:styleId="pagnr">
    <w:name w:val="pagnr"/>
    <w:rsid w:val="002B6DC0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2B6DC0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2B6DC0"/>
    <w:rPr>
      <w:rFonts w:ascii="Arial" w:hAnsi="Arial"/>
      <w:sz w:val="18"/>
    </w:rPr>
  </w:style>
  <w:style w:type="character" w:customStyle="1" w:styleId="sdu">
    <w:name w:val="sdu"/>
    <w:rsid w:val="002B6DC0"/>
    <w:rPr>
      <w:rFonts w:ascii="Arial" w:hAnsi="Arial"/>
      <w:spacing w:val="4"/>
      <w:sz w:val="14"/>
    </w:rPr>
  </w:style>
  <w:style w:type="character" w:customStyle="1" w:styleId="streepjes">
    <w:name w:val="streepjes"/>
    <w:rsid w:val="002B6DC0"/>
    <w:rPr>
      <w:spacing w:val="0"/>
      <w:w w:val="100"/>
      <w:kern w:val="0"/>
      <w:position w:val="0"/>
    </w:rPr>
  </w:style>
  <w:style w:type="character" w:customStyle="1" w:styleId="subscript">
    <w:name w:val="subscript"/>
    <w:rsid w:val="002B6DC0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2B6DC0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2B6DC0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2B6DC0"/>
    <w:rPr>
      <w:vanish/>
    </w:rPr>
  </w:style>
  <w:style w:type="paragraph" w:customStyle="1" w:styleId="voetnoot">
    <w:name w:val="voetnoot"/>
    <w:basedOn w:val="plattetekst"/>
    <w:rsid w:val="002B6DC0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2B6DC0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2B6DC0"/>
    <w:pPr>
      <w:ind w:left="-794" w:hanging="397"/>
    </w:pPr>
  </w:style>
  <w:style w:type="paragraph" w:styleId="Voettekst0">
    <w:name w:val="footer"/>
    <w:basedOn w:val="Standaard"/>
    <w:link w:val="VoettekstChar"/>
    <w:rsid w:val="002B6DC0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2B6DC0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langevaknaam">
    <w:name w:val="langevaknaam"/>
    <w:basedOn w:val="balkvoorop"/>
    <w:rsid w:val="0025336C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character" w:styleId="Verwijzingopmerking">
    <w:name w:val="annotation reference"/>
    <w:rsid w:val="00302D2A"/>
    <w:rPr>
      <w:sz w:val="16"/>
      <w:szCs w:val="16"/>
    </w:rPr>
  </w:style>
  <w:style w:type="paragraph" w:styleId="Tekstopmerking">
    <w:name w:val="annotation text"/>
    <w:basedOn w:val="Standaard"/>
    <w:link w:val="TekstopmerkingChar"/>
    <w:rsid w:val="00302D2A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link w:val="Tekstopmerking"/>
    <w:rsid w:val="00302D2A"/>
    <w:rPr>
      <w:rFonts w:ascii="Arial" w:hAnsi="Arial"/>
      <w:spacing w:val="6"/>
    </w:rPr>
  </w:style>
  <w:style w:type="paragraph" w:styleId="Onderwerpvanopmerking">
    <w:name w:val="annotation subject"/>
    <w:basedOn w:val="Tekstopmerking"/>
    <w:next w:val="Tekstopmerking"/>
    <w:link w:val="OnderwerpvanopmerkingChar"/>
    <w:rsid w:val="00302D2A"/>
    <w:rPr>
      <w:b/>
      <w:bCs/>
    </w:rPr>
  </w:style>
  <w:style w:type="character" w:customStyle="1" w:styleId="OnderwerpvanopmerkingChar">
    <w:name w:val="Onderwerp van opmerking Char"/>
    <w:link w:val="Onderwerpvanopmerking"/>
    <w:rsid w:val="00302D2A"/>
    <w:rPr>
      <w:rFonts w:ascii="Arial" w:hAnsi="Arial"/>
      <w:b/>
      <w:bCs/>
      <w:spacing w:val="6"/>
    </w:rPr>
  </w:style>
  <w:style w:type="paragraph" w:customStyle="1" w:styleId="bijlagepasuitdelen">
    <w:name w:val="bijlagepasuitdelen"/>
    <w:basedOn w:val="plattetekst"/>
    <w:next w:val="plattetekst"/>
    <w:rsid w:val="002B6DC0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2B6DC0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2B6DC0"/>
    <w:pPr>
      <w:numPr>
        <w:ilvl w:val="1"/>
      </w:numPr>
    </w:pPr>
  </w:style>
  <w:style w:type="character" w:customStyle="1" w:styleId="VoettekstChar">
    <w:name w:val="Voettekst Char"/>
    <w:link w:val="Voettekst0"/>
    <w:rsid w:val="006B42A1"/>
    <w:rPr>
      <w:rFonts w:ascii="Arial" w:hAnsi="Arial"/>
      <w:spacing w:val="6"/>
      <w:sz w:val="24"/>
      <w:szCs w:val="24"/>
    </w:rPr>
  </w:style>
  <w:style w:type="paragraph" w:styleId="Lijstalinea">
    <w:name w:val="List Paragraph"/>
    <w:basedOn w:val="Standaard"/>
    <w:uiPriority w:val="34"/>
    <w:qFormat/>
    <w:rsid w:val="006B42A1"/>
    <w:pPr>
      <w:ind w:left="720"/>
      <w:contextualSpacing/>
    </w:pPr>
    <w:rPr>
      <w:rFonts w:eastAsia="Calibri"/>
    </w:rPr>
  </w:style>
  <w:style w:type="character" w:customStyle="1" w:styleId="vraagnummer">
    <w:name w:val="vraagnummer"/>
    <w:rsid w:val="002B6DC0"/>
    <w:rPr>
      <w:rFonts w:ascii="Arial" w:hAnsi="Arial"/>
      <w:b/>
      <w:sz w:val="20"/>
    </w:rPr>
  </w:style>
  <w:style w:type="character" w:customStyle="1" w:styleId="opsommingCharChar">
    <w:name w:val="opsomming Char Char"/>
    <w:link w:val="opsomming"/>
    <w:rsid w:val="002B6DC0"/>
    <w:rPr>
      <w:rFonts w:ascii="Arial" w:hAnsi="Arial" w:cs="Arial"/>
      <w:spacing w:val="6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82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9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tiff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Props1.xml><?xml version="1.0" encoding="utf-8"?>
<ds:datastoreItem xmlns:ds="http://schemas.openxmlformats.org/officeDocument/2006/customXml" ds:itemID="{C6470571-37D8-4654-AB72-877B28AD875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1A81F6C-AB16-4D27-BF08-BF67B2A17F1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6D1E5A7-303F-4F48-8DE8-ACA76B7119E5}"/>
</file>

<file path=customXml/itemProps4.xml><?xml version="1.0" encoding="utf-8"?>
<ds:datastoreItem xmlns:ds="http://schemas.openxmlformats.org/officeDocument/2006/customXml" ds:itemID="{9BDDCD1E-E69C-4702-9596-6F98559EF48E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14</TotalTime>
  <Pages>4</Pages>
  <Words>393</Words>
  <Characters>2475</Characters>
  <Application>Microsoft Office Word</Application>
  <DocSecurity>0</DocSecurity>
  <Lines>20</Lines>
  <Paragraphs>5</Paragraphs>
  <ScaleCrop>false</ScaleCrop>
  <Company/>
  <LinksUpToDate>false</LinksUpToDate>
  <CharactersWithSpaces>2863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Marieke de Back - Abbes</dc:creator>
  <cp:lastModifiedBy>Marieke de Back - Abbes</cp:lastModifiedBy>
  <cp:revision>54</cp:revision>
  <cp:lastPrinted>2020-02-11T14:55:00Z</cp:lastPrinted>
  <dcterms:created xsi:type="dcterms:W3CDTF">2023-04-03T21:22:00Z</dcterms:created>
  <dcterms:modified xsi:type="dcterms:W3CDTF">2024-01-19T09:03:00Z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_SourceUrl">
    <vt:lpwstr/>
  </property>
  <property fmtid="{D5CDD505-2E9C-101B-9397-08002B2CF9AE}" pid="12" name="_SharedFileIndex">
    <vt:lpwstr/>
  </property>
</Properties>
</file>